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7C8C0"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0E49CC" w:rsidRPr="000E49CC">
          <w:rPr>
            <w:b/>
            <w:i/>
            <w:noProof/>
            <w:sz w:val="28"/>
          </w:rPr>
          <w:t>R5-241188</w:t>
        </w:r>
      </w:fldSimple>
    </w:p>
    <w:p w14:paraId="3CDFDF68" w14:textId="7B09402A" w:rsidR="008B1AD7" w:rsidRDefault="0041194B"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4FF546" w:rsidR="001E41F3" w:rsidRPr="005A1466" w:rsidRDefault="0041194B"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w:t>
              </w:r>
              <w:r w:rsidR="00EC11E3">
                <w:rPr>
                  <w:b/>
                  <w:noProof/>
                  <w:sz w:val="28"/>
                </w:rPr>
                <w:t>08</w:t>
              </w:r>
              <w:r w:rsidR="00AB7227">
                <w:rPr>
                  <w:b/>
                  <w:noProof/>
                  <w:sz w:val="28"/>
                </w:rPr>
                <w:t>-</w:t>
              </w:r>
              <w:r w:rsidR="001A5751">
                <w:rPr>
                  <w:b/>
                  <w:noProof/>
                  <w:sz w:val="28"/>
                </w:rPr>
                <w:t>1</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37FE2138"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E81A5B" w:rsidRPr="00E81A5B">
              <w:rPr>
                <w:b/>
                <w:noProof/>
                <w:sz w:val="28"/>
              </w:rPr>
              <w:t>3089</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588746E2" w:rsidR="001E41F3" w:rsidRPr="005A1466" w:rsidRDefault="0041194B">
            <w:pPr>
              <w:pStyle w:val="CRCoverPage"/>
              <w:spacing w:after="0"/>
              <w:jc w:val="center"/>
              <w:rPr>
                <w:noProof/>
                <w:sz w:val="28"/>
              </w:rPr>
            </w:pPr>
            <w:fldSimple w:instr=" DOCPROPERTY  Version  \* MERGEFORMAT ">
              <w:r w:rsidR="00E309FE" w:rsidRPr="005A1466">
                <w:rPr>
                  <w:b/>
                  <w:noProof/>
                  <w:sz w:val="28"/>
                </w:rPr>
                <w:t>1</w:t>
              </w:r>
              <w:r w:rsidR="009C11A1">
                <w:rPr>
                  <w:b/>
                  <w:noProof/>
                  <w:sz w:val="28"/>
                </w:rPr>
                <w:t>8</w:t>
              </w:r>
              <w:r w:rsidR="00D84CE8">
                <w:rPr>
                  <w:b/>
                  <w:noProof/>
                  <w:sz w:val="28"/>
                </w:rPr>
                <w:t>.</w:t>
              </w:r>
              <w:r w:rsidR="009C11A1">
                <w:rPr>
                  <w:b/>
                  <w:noProof/>
                  <w:sz w:val="28"/>
                </w:rPr>
                <w:t>1</w:t>
              </w:r>
              <w:r w:rsidR="00D84CE8">
                <w:rPr>
                  <w:b/>
                  <w:noProof/>
                  <w:sz w:val="28"/>
                </w:rPr>
                <w:t>.</w:t>
              </w:r>
              <w:r w:rsidR="009C11A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39D3B32" w:rsidR="001E41F3" w:rsidRPr="00CF0D0C" w:rsidRDefault="009301EE">
            <w:pPr>
              <w:pStyle w:val="CRCoverPage"/>
              <w:spacing w:after="0"/>
              <w:ind w:left="100"/>
              <w:rPr>
                <w:noProof/>
              </w:rPr>
            </w:pPr>
            <w:r w:rsidRPr="00D83A86">
              <w:rPr>
                <w:noProof/>
              </w:rPr>
              <w:t>Updates to default 5G</w:t>
            </w:r>
            <w:r w:rsidR="00027FF3">
              <w:rPr>
                <w:noProof/>
              </w:rPr>
              <w:t>S</w:t>
            </w:r>
            <w:r w:rsidRPr="00D83A86">
              <w:rPr>
                <w:noProof/>
              </w:rPr>
              <w:t>M messages</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41194B">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41194B"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91B0BC" w:rsidR="00F64DFE" w:rsidRPr="00CF0D0C" w:rsidRDefault="00513251" w:rsidP="00F64DFE">
            <w:pPr>
              <w:pStyle w:val="CRCoverPage"/>
              <w:spacing w:after="0"/>
              <w:ind w:left="100"/>
              <w:rPr>
                <w:noProof/>
              </w:rPr>
            </w:pPr>
            <w:r w:rsidRPr="00D83A86">
              <w:t>TEI1</w:t>
            </w:r>
            <w:r w:rsidR="009C11A1">
              <w:t>8</w:t>
            </w:r>
            <w:r w:rsidRPr="00D83A86">
              <w:t>_Test</w:t>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41194B"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41194B"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8789F51" w:rsidR="001E41F3" w:rsidRPr="00CF0D0C" w:rsidRDefault="0041194B">
            <w:pPr>
              <w:pStyle w:val="CRCoverPage"/>
              <w:spacing w:after="0"/>
              <w:ind w:left="100"/>
              <w:rPr>
                <w:noProof/>
              </w:rPr>
            </w:pPr>
            <w:fldSimple w:instr=" DOCPROPERTY  Release  \* MERGEFORMAT ">
              <w:r w:rsidR="00D24991" w:rsidRPr="00CF0D0C">
                <w:rPr>
                  <w:noProof/>
                </w:rPr>
                <w:t>Rel</w:t>
              </w:r>
              <w:r w:rsidR="00E309FE" w:rsidRPr="00CF0D0C">
                <w:rPr>
                  <w:noProof/>
                </w:rPr>
                <w:t>-1</w:t>
              </w:r>
              <w:r w:rsidR="009C11A1">
                <w:rPr>
                  <w:noProof/>
                </w:rPr>
                <w:t>8</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4BB0" w:rsidRDefault="001E41F3">
            <w:pPr>
              <w:pStyle w:val="CRCoverPage"/>
              <w:spacing w:after="0"/>
              <w:ind w:left="383" w:hanging="383"/>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categories:</w:t>
            </w:r>
            <w:r w:rsidRPr="000C4BB0">
              <w:rPr>
                <w:b/>
                <w:i/>
                <w:noProof/>
                <w:sz w:val="18"/>
              </w:rPr>
              <w:br/>
              <w:t>F</w:t>
            </w:r>
            <w:r w:rsidRPr="000C4BB0">
              <w:rPr>
                <w:i/>
                <w:noProof/>
                <w:sz w:val="18"/>
              </w:rPr>
              <w:t xml:space="preserve">  (correction)</w:t>
            </w:r>
            <w:r w:rsidRPr="000C4BB0">
              <w:rPr>
                <w:i/>
                <w:noProof/>
                <w:sz w:val="18"/>
              </w:rPr>
              <w:br/>
            </w:r>
            <w:r w:rsidRPr="000C4BB0">
              <w:rPr>
                <w:b/>
                <w:i/>
                <w:noProof/>
                <w:sz w:val="18"/>
              </w:rPr>
              <w:t>A</w:t>
            </w:r>
            <w:r w:rsidRPr="000C4BB0">
              <w:rPr>
                <w:i/>
                <w:noProof/>
                <w:sz w:val="18"/>
              </w:rPr>
              <w:t xml:space="preserve">  (</w:t>
            </w:r>
            <w:r w:rsidR="00DE34CF" w:rsidRPr="000C4BB0">
              <w:rPr>
                <w:i/>
                <w:noProof/>
                <w:sz w:val="18"/>
              </w:rPr>
              <w:t xml:space="preserve">mirror </w:t>
            </w:r>
            <w:r w:rsidRPr="000C4BB0">
              <w:rPr>
                <w:i/>
                <w:noProof/>
                <w:sz w:val="18"/>
              </w:rPr>
              <w:t>correspond</w:t>
            </w:r>
            <w:r w:rsidR="00DE34CF" w:rsidRPr="000C4BB0">
              <w:rPr>
                <w:i/>
                <w:noProof/>
                <w:sz w:val="18"/>
              </w:rPr>
              <w:t xml:space="preserve">ing </w:t>
            </w:r>
            <w:r w:rsidRPr="000C4BB0">
              <w:rPr>
                <w:i/>
                <w:noProof/>
                <w:sz w:val="18"/>
              </w:rPr>
              <w:t xml:space="preserve">to a </w:t>
            </w:r>
            <w:r w:rsidR="00DE34CF" w:rsidRPr="000C4BB0">
              <w:rPr>
                <w:i/>
                <w:noProof/>
                <w:sz w:val="18"/>
              </w:rPr>
              <w:t xml:space="preserve">change </w:t>
            </w:r>
            <w:r w:rsidRPr="000C4BB0">
              <w:rPr>
                <w:i/>
                <w:noProof/>
                <w:sz w:val="18"/>
              </w:rPr>
              <w:t xml:space="preserve">in an earlier </w:t>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Pr="000C4BB0">
              <w:rPr>
                <w:i/>
                <w:noProof/>
                <w:sz w:val="18"/>
              </w:rPr>
              <w:t>release)</w:t>
            </w:r>
            <w:r w:rsidRPr="000C4BB0">
              <w:rPr>
                <w:i/>
                <w:noProof/>
                <w:sz w:val="18"/>
              </w:rPr>
              <w:br/>
            </w:r>
            <w:r w:rsidRPr="000C4BB0">
              <w:rPr>
                <w:b/>
                <w:i/>
                <w:noProof/>
                <w:sz w:val="18"/>
              </w:rPr>
              <w:t>B</w:t>
            </w:r>
            <w:r w:rsidRPr="000C4BB0">
              <w:rPr>
                <w:i/>
                <w:noProof/>
                <w:sz w:val="18"/>
              </w:rPr>
              <w:t xml:space="preserve">  (addition of feature), </w:t>
            </w:r>
            <w:r w:rsidRPr="000C4BB0">
              <w:rPr>
                <w:i/>
                <w:noProof/>
                <w:sz w:val="18"/>
              </w:rPr>
              <w:br/>
            </w:r>
            <w:r w:rsidRPr="000C4BB0">
              <w:rPr>
                <w:b/>
                <w:i/>
                <w:noProof/>
                <w:sz w:val="18"/>
              </w:rPr>
              <w:t>C</w:t>
            </w:r>
            <w:r w:rsidRPr="000C4BB0">
              <w:rPr>
                <w:i/>
                <w:noProof/>
                <w:sz w:val="18"/>
              </w:rPr>
              <w:t xml:space="preserve">  (functional modification of feature)</w:t>
            </w:r>
            <w:r w:rsidRPr="000C4BB0">
              <w:rPr>
                <w:i/>
                <w:noProof/>
                <w:sz w:val="18"/>
              </w:rPr>
              <w:br/>
            </w:r>
            <w:r w:rsidRPr="000C4BB0">
              <w:rPr>
                <w:b/>
                <w:i/>
                <w:noProof/>
                <w:sz w:val="18"/>
              </w:rPr>
              <w:t>D</w:t>
            </w:r>
            <w:r w:rsidRPr="000C4BB0">
              <w:rPr>
                <w:i/>
                <w:noProof/>
                <w:sz w:val="18"/>
              </w:rPr>
              <w:t xml:space="preserve">  (editorial modification)</w:t>
            </w:r>
          </w:p>
          <w:p w14:paraId="05D36727" w14:textId="77777777" w:rsidR="001E41F3" w:rsidRPr="000C4BB0" w:rsidRDefault="001E41F3">
            <w:pPr>
              <w:pStyle w:val="CRCoverPage"/>
              <w:rPr>
                <w:noProof/>
              </w:rPr>
            </w:pPr>
            <w:r w:rsidRPr="000C4BB0">
              <w:rPr>
                <w:noProof/>
                <w:sz w:val="18"/>
              </w:rPr>
              <w:t>Detailed explanations of the above categories can</w:t>
            </w:r>
            <w:r w:rsidRPr="000C4BB0">
              <w:rPr>
                <w:noProof/>
                <w:sz w:val="18"/>
              </w:rPr>
              <w:br/>
              <w:t xml:space="preserve">be found in 3GPP </w:t>
            </w:r>
            <w:hyperlink r:id="rId11" w:history="1">
              <w:r w:rsidRPr="000C4BB0">
                <w:rPr>
                  <w:rStyle w:val="Hyperlink"/>
                  <w:noProof/>
                  <w:sz w:val="18"/>
                </w:rPr>
                <w:t>TR 21.900</w:t>
              </w:r>
            </w:hyperlink>
            <w:r w:rsidRPr="000C4BB0">
              <w:rPr>
                <w:noProof/>
                <w:sz w:val="18"/>
              </w:rPr>
              <w:t>.</w:t>
            </w:r>
          </w:p>
        </w:tc>
        <w:tc>
          <w:tcPr>
            <w:tcW w:w="3120" w:type="dxa"/>
            <w:gridSpan w:val="2"/>
            <w:tcBorders>
              <w:bottom w:val="single" w:sz="4" w:space="0" w:color="auto"/>
              <w:right w:val="single" w:sz="4" w:space="0" w:color="auto"/>
            </w:tcBorders>
          </w:tcPr>
          <w:p w14:paraId="1A28F380" w14:textId="2B8F7B7C" w:rsidR="000C038A" w:rsidRPr="000C4BB0" w:rsidRDefault="001E41F3" w:rsidP="00BD6BB8">
            <w:pPr>
              <w:pStyle w:val="CRCoverPage"/>
              <w:tabs>
                <w:tab w:val="left" w:pos="950"/>
              </w:tabs>
              <w:spacing w:after="0"/>
              <w:ind w:left="241" w:hanging="241"/>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releases:</w:t>
            </w:r>
            <w:r w:rsidRPr="000C4BB0">
              <w:rPr>
                <w:i/>
                <w:noProof/>
                <w:sz w:val="18"/>
              </w:rPr>
              <w:br/>
              <w:t>Rel-8</w:t>
            </w:r>
            <w:r w:rsidRPr="000C4BB0">
              <w:rPr>
                <w:i/>
                <w:noProof/>
                <w:sz w:val="18"/>
              </w:rPr>
              <w:tab/>
              <w:t>(Release 8)</w:t>
            </w:r>
            <w:r w:rsidR="007C2097" w:rsidRPr="000C4BB0">
              <w:rPr>
                <w:i/>
                <w:noProof/>
                <w:sz w:val="18"/>
              </w:rPr>
              <w:br/>
              <w:t>Rel-9</w:t>
            </w:r>
            <w:r w:rsidR="007C2097" w:rsidRPr="000C4BB0">
              <w:rPr>
                <w:i/>
                <w:noProof/>
                <w:sz w:val="18"/>
              </w:rPr>
              <w:tab/>
              <w:t>(Release 9)</w:t>
            </w:r>
            <w:r w:rsidR="009777D9" w:rsidRPr="000C4BB0">
              <w:rPr>
                <w:i/>
                <w:noProof/>
                <w:sz w:val="18"/>
              </w:rPr>
              <w:br/>
              <w:t>Rel-10</w:t>
            </w:r>
            <w:r w:rsidR="009777D9" w:rsidRPr="000C4BB0">
              <w:rPr>
                <w:i/>
                <w:noProof/>
                <w:sz w:val="18"/>
              </w:rPr>
              <w:tab/>
              <w:t>(Release 10)</w:t>
            </w:r>
            <w:r w:rsidR="000C038A" w:rsidRPr="000C4BB0">
              <w:rPr>
                <w:i/>
                <w:noProof/>
                <w:sz w:val="18"/>
              </w:rPr>
              <w:br/>
              <w:t>Rel-11</w:t>
            </w:r>
            <w:r w:rsidR="000C038A" w:rsidRPr="000C4BB0">
              <w:rPr>
                <w:i/>
                <w:noProof/>
                <w:sz w:val="18"/>
              </w:rPr>
              <w:tab/>
              <w:t>(Release 11)</w:t>
            </w:r>
            <w:r w:rsidR="000C038A" w:rsidRPr="000C4BB0">
              <w:rPr>
                <w:i/>
                <w:noProof/>
                <w:sz w:val="18"/>
              </w:rPr>
              <w:br/>
            </w:r>
            <w:r w:rsidR="002E472E" w:rsidRPr="000C4BB0">
              <w:rPr>
                <w:i/>
                <w:noProof/>
                <w:sz w:val="18"/>
              </w:rPr>
              <w:t>…</w:t>
            </w:r>
            <w:r w:rsidR="0051580D" w:rsidRPr="000C4BB0">
              <w:rPr>
                <w:i/>
                <w:noProof/>
                <w:sz w:val="18"/>
              </w:rPr>
              <w:br/>
            </w:r>
            <w:r w:rsidR="00E34898" w:rsidRPr="000C4BB0">
              <w:rPr>
                <w:i/>
                <w:noProof/>
                <w:sz w:val="18"/>
              </w:rPr>
              <w:t>Rel-16</w:t>
            </w:r>
            <w:r w:rsidR="00E34898" w:rsidRPr="000C4BB0">
              <w:rPr>
                <w:i/>
                <w:noProof/>
                <w:sz w:val="18"/>
              </w:rPr>
              <w:tab/>
              <w:t>(Release 16)</w:t>
            </w:r>
            <w:r w:rsidR="002E472E" w:rsidRPr="000C4BB0">
              <w:rPr>
                <w:i/>
                <w:noProof/>
                <w:sz w:val="18"/>
              </w:rPr>
              <w:br/>
              <w:t>Rel-17</w:t>
            </w:r>
            <w:r w:rsidR="002E472E" w:rsidRPr="000C4BB0">
              <w:rPr>
                <w:i/>
                <w:noProof/>
                <w:sz w:val="18"/>
              </w:rPr>
              <w:tab/>
              <w:t>(Release 17)</w:t>
            </w:r>
            <w:r w:rsidR="002E472E" w:rsidRPr="000C4BB0">
              <w:rPr>
                <w:i/>
                <w:noProof/>
                <w:sz w:val="18"/>
              </w:rPr>
              <w:br/>
              <w:t>Rel-18</w:t>
            </w:r>
            <w:r w:rsidR="002E472E" w:rsidRPr="000C4BB0">
              <w:rPr>
                <w:i/>
                <w:noProof/>
                <w:sz w:val="18"/>
              </w:rPr>
              <w:tab/>
              <w:t>(Release 18)</w:t>
            </w:r>
            <w:r w:rsidR="00C870F6" w:rsidRPr="000C4BB0">
              <w:rPr>
                <w:i/>
                <w:noProof/>
                <w:sz w:val="18"/>
              </w:rPr>
              <w:br/>
              <w:t>Rel-19</w:t>
            </w:r>
            <w:r w:rsidR="00653DE4" w:rsidRPr="000C4BB0">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0C4BB0" w:rsidRDefault="001E41F3">
            <w:pPr>
              <w:pStyle w:val="CRCoverPage"/>
              <w:spacing w:after="0"/>
              <w:rPr>
                <w:noProof/>
                <w:sz w:val="8"/>
                <w:szCs w:val="8"/>
              </w:rPr>
            </w:pPr>
          </w:p>
        </w:tc>
      </w:tr>
      <w:tr w:rsidR="005769E1" w:rsidRPr="00CF0D0C" w14:paraId="1256F52C" w14:textId="77777777" w:rsidTr="00547111">
        <w:tc>
          <w:tcPr>
            <w:tcW w:w="2694" w:type="dxa"/>
            <w:gridSpan w:val="2"/>
            <w:tcBorders>
              <w:top w:val="single" w:sz="4" w:space="0" w:color="auto"/>
              <w:left w:val="single" w:sz="4" w:space="0" w:color="auto"/>
            </w:tcBorders>
          </w:tcPr>
          <w:p w14:paraId="52C87DB0" w14:textId="77777777" w:rsidR="005769E1" w:rsidRPr="00CF0D0C" w:rsidRDefault="005769E1" w:rsidP="005769E1">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94E1344" w14:textId="0D0042EE" w:rsidR="00457E33" w:rsidRPr="000C4BB0" w:rsidRDefault="00457E33" w:rsidP="005769E1">
            <w:pPr>
              <w:pStyle w:val="CRCoverPage"/>
              <w:spacing w:after="0"/>
              <w:ind w:left="100"/>
              <w:rPr>
                <w:noProof/>
              </w:rPr>
            </w:pPr>
            <w:r w:rsidRPr="000C4BB0">
              <w:rPr>
                <w:noProof/>
              </w:rPr>
              <w:t>New</w:t>
            </w:r>
            <w:r w:rsidR="005769E1" w:rsidRPr="000C4BB0">
              <w:rPr>
                <w:noProof/>
              </w:rPr>
              <w:t xml:space="preserve"> Information Elements of the </w:t>
            </w:r>
            <w:r w:rsidRPr="000C4BB0">
              <w:rPr>
                <w:iCs/>
              </w:rPr>
              <w:t>following</w:t>
            </w:r>
            <w:r w:rsidR="005769E1" w:rsidRPr="000C4BB0">
              <w:rPr>
                <w:noProof/>
              </w:rPr>
              <w:t xml:space="preserve"> 5G</w:t>
            </w:r>
            <w:r w:rsidR="00632734" w:rsidRPr="000C4BB0">
              <w:rPr>
                <w:noProof/>
              </w:rPr>
              <w:t>S</w:t>
            </w:r>
            <w:r w:rsidR="005769E1" w:rsidRPr="000C4BB0">
              <w:rPr>
                <w:noProof/>
              </w:rPr>
              <w:t>M message</w:t>
            </w:r>
            <w:r w:rsidR="0041194B">
              <w:rPr>
                <w:noProof/>
              </w:rPr>
              <w:t>s</w:t>
            </w:r>
            <w:r w:rsidR="005769E1" w:rsidRPr="000C4BB0">
              <w:rPr>
                <w:noProof/>
              </w:rPr>
              <w:t xml:space="preserve"> have been </w:t>
            </w:r>
            <w:r w:rsidRPr="000C4BB0">
              <w:rPr>
                <w:noProof/>
              </w:rPr>
              <w:t>added</w:t>
            </w:r>
            <w:r w:rsidR="005769E1" w:rsidRPr="000C4BB0">
              <w:rPr>
                <w:noProof/>
              </w:rPr>
              <w:t xml:space="preserve"> in the core specifications</w:t>
            </w:r>
            <w:r w:rsidRPr="000C4BB0">
              <w:rPr>
                <w:noProof/>
              </w:rPr>
              <w:t>:</w:t>
            </w:r>
          </w:p>
          <w:p w14:paraId="2AD18595" w14:textId="77777777" w:rsidR="00457E33" w:rsidRPr="000C4BB0" w:rsidRDefault="00457E33" w:rsidP="005769E1">
            <w:pPr>
              <w:pStyle w:val="CRCoverPage"/>
              <w:spacing w:after="0"/>
              <w:ind w:left="100"/>
              <w:rPr>
                <w:noProof/>
              </w:rPr>
            </w:pPr>
          </w:p>
          <w:p w14:paraId="4109D480" w14:textId="77777777" w:rsidR="000C4BB0" w:rsidRPr="000C4BB0" w:rsidRDefault="000C4BB0" w:rsidP="000C4BB0">
            <w:pPr>
              <w:pStyle w:val="CRCoverPage"/>
              <w:numPr>
                <w:ilvl w:val="0"/>
                <w:numId w:val="36"/>
              </w:numPr>
              <w:spacing w:after="0"/>
              <w:rPr>
                <w:noProof/>
              </w:rPr>
            </w:pPr>
            <w:r w:rsidRPr="000C4BB0">
              <w:rPr>
                <w:noProof/>
              </w:rPr>
              <w:t>PDU SESSION ESTABLISHMENT ACCEPT</w:t>
            </w:r>
          </w:p>
          <w:p w14:paraId="312A18DA" w14:textId="77777777" w:rsidR="000C4BB0" w:rsidRPr="000C4BB0" w:rsidRDefault="000C4BB0" w:rsidP="000C4BB0">
            <w:pPr>
              <w:pStyle w:val="CRCoverPage"/>
              <w:numPr>
                <w:ilvl w:val="0"/>
                <w:numId w:val="36"/>
              </w:numPr>
              <w:spacing w:after="0"/>
              <w:rPr>
                <w:noProof/>
              </w:rPr>
            </w:pPr>
            <w:r w:rsidRPr="000C4BB0">
              <w:rPr>
                <w:noProof/>
              </w:rPr>
              <w:t>PDU SESSION MODIFICATION REQUEST</w:t>
            </w:r>
          </w:p>
          <w:p w14:paraId="370841AE" w14:textId="77777777" w:rsidR="000C4BB0" w:rsidRPr="000C4BB0" w:rsidRDefault="000C4BB0" w:rsidP="000C4BB0">
            <w:pPr>
              <w:pStyle w:val="CRCoverPage"/>
              <w:numPr>
                <w:ilvl w:val="0"/>
                <w:numId w:val="36"/>
              </w:numPr>
              <w:spacing w:after="0"/>
              <w:rPr>
                <w:noProof/>
              </w:rPr>
            </w:pPr>
            <w:r w:rsidRPr="000C4BB0">
              <w:rPr>
                <w:noProof/>
              </w:rPr>
              <w:t>PDU SESSION MODIFICATION COMMAND</w:t>
            </w:r>
          </w:p>
          <w:p w14:paraId="259BAED7" w14:textId="52CC8BEC" w:rsidR="009E42D4" w:rsidRPr="000C4BB0" w:rsidRDefault="000C4BB0" w:rsidP="000C4BB0">
            <w:pPr>
              <w:pStyle w:val="CRCoverPage"/>
              <w:numPr>
                <w:ilvl w:val="0"/>
                <w:numId w:val="36"/>
              </w:numPr>
              <w:spacing w:after="0"/>
              <w:rPr>
                <w:noProof/>
              </w:rPr>
            </w:pPr>
            <w:r w:rsidRPr="000C4BB0">
              <w:rPr>
                <w:noProof/>
              </w:rPr>
              <w:t>PDU SESSION RELEASE COMMAND</w:t>
            </w:r>
          </w:p>
          <w:p w14:paraId="07C5BF4A" w14:textId="77777777" w:rsidR="000C4BB0" w:rsidRPr="000C4BB0" w:rsidRDefault="000C4BB0" w:rsidP="000C4BB0">
            <w:pPr>
              <w:pStyle w:val="CRCoverPage"/>
              <w:spacing w:after="0"/>
              <w:ind w:left="820"/>
              <w:rPr>
                <w:noProof/>
              </w:rPr>
            </w:pPr>
          </w:p>
          <w:p w14:paraId="708AA7DE" w14:textId="25B0B60B" w:rsidR="005769E1" w:rsidRPr="000C4BB0" w:rsidRDefault="005769E1" w:rsidP="009E42D4">
            <w:pPr>
              <w:pStyle w:val="CRCoverPage"/>
              <w:spacing w:after="0"/>
              <w:ind w:left="100"/>
              <w:rPr>
                <w:noProof/>
              </w:rPr>
            </w:pPr>
            <w:r w:rsidRPr="000C4BB0">
              <w:rPr>
                <w:noProof/>
              </w:rPr>
              <w:t xml:space="preserve"> The default message definitions have to be updated accordingly.</w:t>
            </w:r>
          </w:p>
        </w:tc>
      </w:tr>
      <w:tr w:rsidR="005769E1" w:rsidRPr="00CF0D0C" w14:paraId="4CA74D09" w14:textId="77777777" w:rsidTr="00547111">
        <w:tc>
          <w:tcPr>
            <w:tcW w:w="2694" w:type="dxa"/>
            <w:gridSpan w:val="2"/>
            <w:tcBorders>
              <w:left w:val="single" w:sz="4" w:space="0" w:color="auto"/>
            </w:tcBorders>
          </w:tcPr>
          <w:p w14:paraId="2D0866D6"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365DEF04" w14:textId="77777777" w:rsidR="005769E1" w:rsidRPr="000C4BB0" w:rsidRDefault="005769E1" w:rsidP="005769E1">
            <w:pPr>
              <w:pStyle w:val="CRCoverPage"/>
              <w:spacing w:after="0"/>
              <w:ind w:left="100"/>
              <w:rPr>
                <w:noProof/>
              </w:rPr>
            </w:pPr>
          </w:p>
        </w:tc>
      </w:tr>
      <w:tr w:rsidR="005769E1" w:rsidRPr="00CF0D0C" w14:paraId="21016551" w14:textId="77777777" w:rsidTr="00547111">
        <w:tc>
          <w:tcPr>
            <w:tcW w:w="2694" w:type="dxa"/>
            <w:gridSpan w:val="2"/>
            <w:tcBorders>
              <w:left w:val="single" w:sz="4" w:space="0" w:color="auto"/>
            </w:tcBorders>
          </w:tcPr>
          <w:p w14:paraId="49433147" w14:textId="77777777" w:rsidR="005769E1" w:rsidRPr="00CF0D0C" w:rsidRDefault="005769E1" w:rsidP="005769E1">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74E2CD6F" w:rsidR="009E42D4" w:rsidRPr="000C4BB0" w:rsidRDefault="009E42D4" w:rsidP="0041194B">
            <w:pPr>
              <w:pStyle w:val="CRCoverPage"/>
              <w:spacing w:after="0"/>
              <w:ind w:left="100"/>
              <w:rPr>
                <w:noProof/>
              </w:rPr>
            </w:pPr>
            <w:r w:rsidRPr="000C4BB0">
              <w:rPr>
                <w:noProof/>
              </w:rPr>
              <w:t>The default message definitions of the the 5G</w:t>
            </w:r>
            <w:r w:rsidR="000C4BB0" w:rsidRPr="000C4BB0">
              <w:rPr>
                <w:noProof/>
              </w:rPr>
              <w:t>S</w:t>
            </w:r>
            <w:r w:rsidRPr="000C4BB0">
              <w:rPr>
                <w:noProof/>
              </w:rPr>
              <w:t>M messages listed above have been updated</w:t>
            </w:r>
            <w:r w:rsidR="0041194B">
              <w:rPr>
                <w:noProof/>
              </w:rPr>
              <w:t>.</w:t>
            </w:r>
          </w:p>
        </w:tc>
      </w:tr>
      <w:tr w:rsidR="005769E1" w:rsidRPr="00CF0D0C" w14:paraId="1F886379" w14:textId="77777777" w:rsidTr="00547111">
        <w:tc>
          <w:tcPr>
            <w:tcW w:w="2694" w:type="dxa"/>
            <w:gridSpan w:val="2"/>
            <w:tcBorders>
              <w:left w:val="single" w:sz="4" w:space="0" w:color="auto"/>
            </w:tcBorders>
          </w:tcPr>
          <w:p w14:paraId="4D989623"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71C4A204" w14:textId="77777777" w:rsidR="005769E1" w:rsidRPr="000C4BB0" w:rsidRDefault="005769E1" w:rsidP="005769E1">
            <w:pPr>
              <w:pStyle w:val="CRCoverPage"/>
              <w:spacing w:after="0"/>
              <w:ind w:left="100"/>
              <w:rPr>
                <w:noProof/>
              </w:rPr>
            </w:pPr>
          </w:p>
        </w:tc>
      </w:tr>
      <w:tr w:rsidR="005769E1" w:rsidRPr="00CF0D0C" w14:paraId="678D7BF9" w14:textId="77777777" w:rsidTr="00547111">
        <w:tc>
          <w:tcPr>
            <w:tcW w:w="2694" w:type="dxa"/>
            <w:gridSpan w:val="2"/>
            <w:tcBorders>
              <w:left w:val="single" w:sz="4" w:space="0" w:color="auto"/>
              <w:bottom w:val="single" w:sz="4" w:space="0" w:color="auto"/>
            </w:tcBorders>
          </w:tcPr>
          <w:p w14:paraId="4E5CE1B6" w14:textId="77777777" w:rsidR="005769E1" w:rsidRPr="00CF0D0C" w:rsidRDefault="005769E1" w:rsidP="005769E1">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5B7F" w:rsidR="005769E1" w:rsidRPr="000C4BB0" w:rsidRDefault="005769E1" w:rsidP="005769E1">
            <w:pPr>
              <w:pStyle w:val="CRCoverPage"/>
              <w:spacing w:after="0"/>
              <w:ind w:left="100"/>
              <w:rPr>
                <w:noProof/>
              </w:rPr>
            </w:pPr>
            <w:r w:rsidRPr="000C4BB0">
              <w:rPr>
                <w:noProof/>
              </w:rPr>
              <w:t xml:space="preserve">The specification will not be </w:t>
            </w:r>
            <w:r w:rsidR="009E42D4" w:rsidRPr="000C4BB0">
              <w:rPr>
                <w:noProof/>
              </w:rPr>
              <w:t>complete</w:t>
            </w:r>
            <w:r w:rsidRPr="000C4BB0">
              <w:rPr>
                <w:noProof/>
              </w:rPr>
              <w:t>.</w:t>
            </w:r>
          </w:p>
        </w:tc>
      </w:tr>
      <w:tr w:rsidR="005769E1" w:rsidRPr="00CF0D0C" w14:paraId="034AF533" w14:textId="77777777" w:rsidTr="00547111">
        <w:tc>
          <w:tcPr>
            <w:tcW w:w="2694" w:type="dxa"/>
            <w:gridSpan w:val="2"/>
          </w:tcPr>
          <w:p w14:paraId="39D9EB5B" w14:textId="77777777" w:rsidR="005769E1" w:rsidRPr="00CF0D0C" w:rsidRDefault="005769E1" w:rsidP="005769E1">
            <w:pPr>
              <w:pStyle w:val="CRCoverPage"/>
              <w:spacing w:after="0"/>
              <w:rPr>
                <w:b/>
                <w:i/>
                <w:noProof/>
                <w:sz w:val="8"/>
                <w:szCs w:val="8"/>
              </w:rPr>
            </w:pPr>
          </w:p>
        </w:tc>
        <w:tc>
          <w:tcPr>
            <w:tcW w:w="6946" w:type="dxa"/>
            <w:gridSpan w:val="9"/>
          </w:tcPr>
          <w:p w14:paraId="7826CB1C" w14:textId="77777777" w:rsidR="005769E1" w:rsidRPr="001445D1" w:rsidRDefault="005769E1" w:rsidP="005769E1">
            <w:pPr>
              <w:pStyle w:val="CRCoverPage"/>
              <w:spacing w:after="0"/>
              <w:rPr>
                <w:noProof/>
                <w:sz w:val="8"/>
                <w:szCs w:val="8"/>
              </w:rPr>
            </w:pPr>
          </w:p>
        </w:tc>
      </w:tr>
      <w:tr w:rsidR="005769E1" w:rsidRPr="00CF0D0C" w14:paraId="6A17D7AC" w14:textId="77777777" w:rsidTr="00547111">
        <w:tc>
          <w:tcPr>
            <w:tcW w:w="2694" w:type="dxa"/>
            <w:gridSpan w:val="2"/>
            <w:tcBorders>
              <w:top w:val="single" w:sz="4" w:space="0" w:color="auto"/>
              <w:left w:val="single" w:sz="4" w:space="0" w:color="auto"/>
            </w:tcBorders>
          </w:tcPr>
          <w:p w14:paraId="6DAD5B19" w14:textId="77777777" w:rsidR="005769E1" w:rsidRPr="00CF0D0C" w:rsidRDefault="005769E1" w:rsidP="005769E1">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DDEC" w:rsidR="005769E1" w:rsidRPr="001445D1" w:rsidRDefault="005769E1" w:rsidP="005769E1">
            <w:pPr>
              <w:pStyle w:val="CRCoverPage"/>
              <w:spacing w:after="0"/>
              <w:ind w:left="100"/>
              <w:rPr>
                <w:noProof/>
              </w:rPr>
            </w:pPr>
            <w:r w:rsidRPr="00D83A86">
              <w:t>4.7.</w:t>
            </w:r>
            <w:r w:rsidR="00303659">
              <w:t>2</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F90CA" w14:textId="77777777" w:rsidR="009B2970" w:rsidRPr="00D37832" w:rsidRDefault="009B2970" w:rsidP="009B2970">
      <w:pPr>
        <w:pStyle w:val="Heading3"/>
      </w:pPr>
      <w:r w:rsidRPr="00D37832">
        <w:lastRenderedPageBreak/>
        <w:t>4.7.2</w:t>
      </w:r>
      <w:r w:rsidRPr="00D37832">
        <w:tab/>
        <w:t>Contents of 5GSM messages</w:t>
      </w:r>
    </w:p>
    <w:p w14:paraId="5A7DE7B3" w14:textId="2F04CF46" w:rsidR="003021BF" w:rsidRPr="008C3AE4" w:rsidRDefault="008C3AE4" w:rsidP="00BF717A">
      <w:pPr>
        <w:pStyle w:val="Heading5"/>
        <w:rPr>
          <w:b/>
          <w:color w:val="FF0000"/>
          <w:sz w:val="36"/>
          <w:szCs w:val="32"/>
        </w:rPr>
      </w:pPr>
      <w:r w:rsidRPr="008C3AE4">
        <w:rPr>
          <w:b/>
          <w:color w:val="FF0000"/>
          <w:sz w:val="36"/>
          <w:szCs w:val="32"/>
        </w:rPr>
        <w:t>&lt;&lt;&lt;&lt; TEXT SKIPPED &gt;&gt;&gt;&gt;</w:t>
      </w:r>
    </w:p>
    <w:p w14:paraId="363D5F88" w14:textId="77777777" w:rsidR="00C74AB6" w:rsidRPr="00D37832" w:rsidRDefault="00C74AB6" w:rsidP="00C74AB6">
      <w:pPr>
        <w:pStyle w:val="Heading4"/>
      </w:pPr>
      <w:bookmarkStart w:id="1" w:name="_Toc21354090"/>
      <w:bookmarkStart w:id="2" w:name="_Toc27749709"/>
      <w:r w:rsidRPr="00D37832">
        <w:rPr>
          <w:i/>
        </w:rPr>
        <w:t>–</w:t>
      </w:r>
      <w:r w:rsidRPr="00D37832">
        <w:rPr>
          <w:i/>
        </w:rPr>
        <w:tab/>
        <w:t>PDU session establishment accept</w:t>
      </w:r>
      <w:bookmarkEnd w:id="1"/>
      <w:bookmarkEnd w:id="2"/>
    </w:p>
    <w:p w14:paraId="6B86B374" w14:textId="77777777" w:rsidR="00C74AB6" w:rsidRPr="00D37832" w:rsidRDefault="00C74AB6" w:rsidP="00C74AB6">
      <w:pPr>
        <w:pStyle w:val="TH"/>
        <w:rPr>
          <w:iCs/>
        </w:rPr>
      </w:pPr>
      <w:bookmarkStart w:id="3" w:name="_CRTable4_7_22"/>
      <w:r w:rsidRPr="00D37832">
        <w:t xml:space="preserve">Table </w:t>
      </w:r>
      <w:bookmarkEnd w:id="3"/>
      <w:r w:rsidRPr="00D37832">
        <w:t xml:space="preserve">4.7.2-2: </w:t>
      </w:r>
      <w:r w:rsidRPr="00D37832">
        <w:rPr>
          <w:iCs/>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37"/>
        <w:gridCol w:w="3037"/>
        <w:gridCol w:w="1568"/>
        <w:gridCol w:w="1192"/>
        <w:gridCol w:w="904"/>
      </w:tblGrid>
      <w:tr w:rsidR="00C74AB6" w:rsidRPr="00D37832" w14:paraId="6179DF3B" w14:textId="77777777" w:rsidTr="00A91670">
        <w:tc>
          <w:tcPr>
            <w:tcW w:w="9738" w:type="dxa"/>
            <w:gridSpan w:val="5"/>
            <w:tcBorders>
              <w:top w:val="single" w:sz="4" w:space="0" w:color="auto"/>
              <w:left w:val="single" w:sz="4" w:space="0" w:color="auto"/>
              <w:bottom w:val="single" w:sz="4" w:space="0" w:color="auto"/>
              <w:right w:val="single" w:sz="4" w:space="0" w:color="auto"/>
            </w:tcBorders>
          </w:tcPr>
          <w:p w14:paraId="299F5B2F" w14:textId="77777777" w:rsidR="00C74AB6" w:rsidRPr="00D37832" w:rsidRDefault="00C74AB6" w:rsidP="00A91670">
            <w:pPr>
              <w:pStyle w:val="TAL"/>
            </w:pPr>
            <w:r w:rsidRPr="00D37832">
              <w:lastRenderedPageBreak/>
              <w:t>Derivation Path: 24.501 clause 8.3.2</w:t>
            </w:r>
          </w:p>
        </w:tc>
      </w:tr>
      <w:tr w:rsidR="00C74AB6" w:rsidRPr="00D37832" w14:paraId="4F2E7A89" w14:textId="77777777" w:rsidTr="00A91670">
        <w:tblPrEx>
          <w:tblCellMar>
            <w:left w:w="108" w:type="dxa"/>
            <w:right w:w="108" w:type="dxa"/>
          </w:tblCellMar>
        </w:tblPrEx>
        <w:trPr>
          <w:gridBefore w:val="1"/>
          <w:wBefore w:w="15" w:type="dxa"/>
        </w:trPr>
        <w:tc>
          <w:tcPr>
            <w:tcW w:w="4508" w:type="dxa"/>
          </w:tcPr>
          <w:p w14:paraId="1B75CD60" w14:textId="77777777" w:rsidR="00C74AB6" w:rsidRPr="00D37832" w:rsidRDefault="00C74AB6" w:rsidP="00A91670">
            <w:pPr>
              <w:pStyle w:val="TAH"/>
            </w:pPr>
            <w:r w:rsidRPr="00D37832">
              <w:t>Information Element</w:t>
            </w:r>
          </w:p>
        </w:tc>
        <w:tc>
          <w:tcPr>
            <w:tcW w:w="2267" w:type="dxa"/>
          </w:tcPr>
          <w:p w14:paraId="1154A7C8" w14:textId="77777777" w:rsidR="00C74AB6" w:rsidRPr="00D37832" w:rsidRDefault="00C74AB6" w:rsidP="00A91670">
            <w:pPr>
              <w:pStyle w:val="TAH"/>
            </w:pPr>
            <w:r w:rsidRPr="00D37832">
              <w:t>Value/remark</w:t>
            </w:r>
          </w:p>
        </w:tc>
        <w:tc>
          <w:tcPr>
            <w:tcW w:w="1694" w:type="dxa"/>
          </w:tcPr>
          <w:p w14:paraId="77B55734" w14:textId="77777777" w:rsidR="00C74AB6" w:rsidRPr="00D37832" w:rsidRDefault="00C74AB6" w:rsidP="00A91670">
            <w:pPr>
              <w:pStyle w:val="TAH"/>
            </w:pPr>
            <w:r w:rsidRPr="00D37832">
              <w:t>Comment</w:t>
            </w:r>
          </w:p>
        </w:tc>
        <w:tc>
          <w:tcPr>
            <w:tcW w:w="1254" w:type="dxa"/>
          </w:tcPr>
          <w:p w14:paraId="02DF64E6" w14:textId="77777777" w:rsidR="00C74AB6" w:rsidRPr="00D37832" w:rsidRDefault="00C74AB6" w:rsidP="00A91670">
            <w:pPr>
              <w:pStyle w:val="TAH"/>
            </w:pPr>
            <w:r w:rsidRPr="00D37832">
              <w:t>Condition</w:t>
            </w:r>
          </w:p>
        </w:tc>
      </w:tr>
      <w:tr w:rsidR="00C74AB6" w:rsidRPr="00D37832" w14:paraId="2CB0CF25" w14:textId="77777777" w:rsidTr="00A91670">
        <w:tblPrEx>
          <w:tblCellMar>
            <w:left w:w="108" w:type="dxa"/>
            <w:right w:w="108" w:type="dxa"/>
          </w:tblCellMar>
        </w:tblPrEx>
        <w:trPr>
          <w:gridBefore w:val="1"/>
          <w:wBefore w:w="15" w:type="dxa"/>
        </w:trPr>
        <w:tc>
          <w:tcPr>
            <w:tcW w:w="4508" w:type="dxa"/>
          </w:tcPr>
          <w:p w14:paraId="451FAF57" w14:textId="77777777" w:rsidR="00C74AB6" w:rsidRPr="00D37832" w:rsidRDefault="00C74AB6" w:rsidP="00A91670">
            <w:pPr>
              <w:pStyle w:val="TAL"/>
            </w:pPr>
            <w:r w:rsidRPr="00D37832">
              <w:t>Extended protocol discriminator</w:t>
            </w:r>
          </w:p>
        </w:tc>
        <w:tc>
          <w:tcPr>
            <w:tcW w:w="2267" w:type="dxa"/>
          </w:tcPr>
          <w:p w14:paraId="6B9677B7" w14:textId="77777777" w:rsidR="00C74AB6" w:rsidRPr="00D37832" w:rsidRDefault="00C74AB6" w:rsidP="00A91670">
            <w:pPr>
              <w:pStyle w:val="TAL"/>
            </w:pPr>
            <w:r w:rsidRPr="00D37832">
              <w:t>‘0010 1110’B</w:t>
            </w:r>
          </w:p>
        </w:tc>
        <w:tc>
          <w:tcPr>
            <w:tcW w:w="1694" w:type="dxa"/>
          </w:tcPr>
          <w:p w14:paraId="067BA2E4" w14:textId="77777777" w:rsidR="00C74AB6" w:rsidRPr="00D37832" w:rsidRDefault="00C74AB6" w:rsidP="00A91670">
            <w:pPr>
              <w:pStyle w:val="TAL"/>
            </w:pPr>
            <w:r w:rsidRPr="00D37832">
              <w:t>5GS session management messages</w:t>
            </w:r>
          </w:p>
        </w:tc>
        <w:tc>
          <w:tcPr>
            <w:tcW w:w="1254" w:type="dxa"/>
          </w:tcPr>
          <w:p w14:paraId="5024BE99" w14:textId="77777777" w:rsidR="00C74AB6" w:rsidRPr="00D37832" w:rsidRDefault="00C74AB6" w:rsidP="00A91670">
            <w:pPr>
              <w:pStyle w:val="TAL"/>
            </w:pPr>
          </w:p>
        </w:tc>
      </w:tr>
      <w:tr w:rsidR="00C74AB6" w:rsidRPr="00D37832" w14:paraId="207D74D7" w14:textId="77777777" w:rsidTr="00A91670">
        <w:tblPrEx>
          <w:tblCellMar>
            <w:left w:w="108" w:type="dxa"/>
            <w:right w:w="108" w:type="dxa"/>
          </w:tblCellMar>
        </w:tblPrEx>
        <w:trPr>
          <w:gridBefore w:val="1"/>
          <w:wBefore w:w="15" w:type="dxa"/>
        </w:trPr>
        <w:tc>
          <w:tcPr>
            <w:tcW w:w="4508" w:type="dxa"/>
          </w:tcPr>
          <w:p w14:paraId="160796EF" w14:textId="77777777" w:rsidR="00C74AB6" w:rsidRPr="00D37832" w:rsidRDefault="00C74AB6" w:rsidP="00A91670">
            <w:pPr>
              <w:pStyle w:val="TAL"/>
            </w:pPr>
            <w:r w:rsidRPr="00D37832">
              <w:t>PDU session ID</w:t>
            </w:r>
          </w:p>
        </w:tc>
        <w:tc>
          <w:tcPr>
            <w:tcW w:w="2267" w:type="dxa"/>
          </w:tcPr>
          <w:p w14:paraId="3C361628" w14:textId="77777777" w:rsidR="00C74AB6" w:rsidRPr="00D37832" w:rsidRDefault="00C74AB6" w:rsidP="00A91670">
            <w:pPr>
              <w:pStyle w:val="TAL"/>
            </w:pPr>
            <w:r w:rsidRPr="00D37832">
              <w:rPr>
                <w:rFonts w:eastAsia="MS PGothic"/>
              </w:rPr>
              <w:t>The same value as the value set in PDU SESSION ESTABLISHMENT REQUEST message</w:t>
            </w:r>
          </w:p>
        </w:tc>
        <w:tc>
          <w:tcPr>
            <w:tcW w:w="1694" w:type="dxa"/>
          </w:tcPr>
          <w:p w14:paraId="01FCD361" w14:textId="77777777" w:rsidR="00C74AB6" w:rsidRPr="00D37832" w:rsidRDefault="00C74AB6" w:rsidP="00A91670">
            <w:pPr>
              <w:pStyle w:val="TAL"/>
              <w:rPr>
                <w:rFonts w:eastAsia="MS PGothic"/>
              </w:rPr>
            </w:pPr>
          </w:p>
        </w:tc>
        <w:tc>
          <w:tcPr>
            <w:tcW w:w="1254" w:type="dxa"/>
          </w:tcPr>
          <w:p w14:paraId="5B45D15B" w14:textId="77777777" w:rsidR="00C74AB6" w:rsidRPr="00D37832" w:rsidRDefault="00C74AB6" w:rsidP="00A91670">
            <w:pPr>
              <w:pStyle w:val="TAL"/>
            </w:pPr>
          </w:p>
        </w:tc>
      </w:tr>
      <w:tr w:rsidR="00C74AB6" w:rsidRPr="00D37832" w14:paraId="28C4558F" w14:textId="77777777" w:rsidTr="00A91670">
        <w:tblPrEx>
          <w:tblCellMar>
            <w:left w:w="108" w:type="dxa"/>
            <w:right w:w="108" w:type="dxa"/>
          </w:tblCellMar>
        </w:tblPrEx>
        <w:trPr>
          <w:gridBefore w:val="1"/>
          <w:wBefore w:w="15" w:type="dxa"/>
        </w:trPr>
        <w:tc>
          <w:tcPr>
            <w:tcW w:w="4508" w:type="dxa"/>
            <w:tcBorders>
              <w:bottom w:val="single" w:sz="4" w:space="0" w:color="auto"/>
            </w:tcBorders>
          </w:tcPr>
          <w:p w14:paraId="07F8325A" w14:textId="77777777" w:rsidR="00C74AB6" w:rsidRPr="00D37832" w:rsidRDefault="00C74AB6" w:rsidP="00A91670">
            <w:pPr>
              <w:pStyle w:val="TAL"/>
            </w:pPr>
            <w:r w:rsidRPr="00D37832">
              <w:t>PTI</w:t>
            </w:r>
          </w:p>
        </w:tc>
        <w:tc>
          <w:tcPr>
            <w:tcW w:w="2267" w:type="dxa"/>
          </w:tcPr>
          <w:p w14:paraId="57B05CCB" w14:textId="77777777" w:rsidR="00C74AB6" w:rsidRPr="00D37832" w:rsidRDefault="00C74AB6" w:rsidP="00A91670">
            <w:pPr>
              <w:pStyle w:val="TAL"/>
            </w:pPr>
            <w:r w:rsidRPr="00D37832">
              <w:rPr>
                <w:rFonts w:eastAsia="MS PGothic"/>
              </w:rPr>
              <w:t>The same value as the value set in PDU SESSION ESTABLISHMENT REQUEST message</w:t>
            </w:r>
          </w:p>
        </w:tc>
        <w:tc>
          <w:tcPr>
            <w:tcW w:w="1694" w:type="dxa"/>
          </w:tcPr>
          <w:p w14:paraId="23E4B722" w14:textId="77777777" w:rsidR="00C74AB6" w:rsidRPr="00D37832" w:rsidRDefault="00C74AB6" w:rsidP="00A91670">
            <w:pPr>
              <w:pStyle w:val="TAL"/>
            </w:pPr>
          </w:p>
        </w:tc>
        <w:tc>
          <w:tcPr>
            <w:tcW w:w="1254" w:type="dxa"/>
          </w:tcPr>
          <w:p w14:paraId="18524F99" w14:textId="77777777" w:rsidR="00C74AB6" w:rsidRPr="00D37832" w:rsidRDefault="00C74AB6" w:rsidP="00A91670">
            <w:pPr>
              <w:pStyle w:val="TAL"/>
            </w:pPr>
          </w:p>
        </w:tc>
      </w:tr>
      <w:tr w:rsidR="00C74AB6" w:rsidRPr="00D37832" w14:paraId="62080505" w14:textId="77777777" w:rsidTr="00A91670">
        <w:tblPrEx>
          <w:tblCellMar>
            <w:left w:w="108" w:type="dxa"/>
            <w:right w:w="108" w:type="dxa"/>
          </w:tblCellMar>
        </w:tblPrEx>
        <w:trPr>
          <w:gridBefore w:val="1"/>
          <w:wBefore w:w="15" w:type="dxa"/>
        </w:trPr>
        <w:tc>
          <w:tcPr>
            <w:tcW w:w="4508" w:type="dxa"/>
          </w:tcPr>
          <w:p w14:paraId="0F13128A" w14:textId="77777777" w:rsidR="00C74AB6" w:rsidRPr="00D37832" w:rsidRDefault="00C74AB6" w:rsidP="00A91670">
            <w:pPr>
              <w:pStyle w:val="TAL"/>
            </w:pPr>
            <w:r w:rsidRPr="00D37832">
              <w:t>PDU SESSION ESTABLISHMENT ACCEPT message identity</w:t>
            </w:r>
          </w:p>
        </w:tc>
        <w:tc>
          <w:tcPr>
            <w:tcW w:w="2267" w:type="dxa"/>
          </w:tcPr>
          <w:p w14:paraId="69BAE576" w14:textId="77777777" w:rsidR="00C74AB6" w:rsidRPr="00D37832" w:rsidRDefault="00C74AB6" w:rsidP="00A91670">
            <w:pPr>
              <w:pStyle w:val="TAL"/>
            </w:pPr>
            <w:r w:rsidRPr="00D37832">
              <w:t>‘1100 0010’B</w:t>
            </w:r>
          </w:p>
        </w:tc>
        <w:tc>
          <w:tcPr>
            <w:tcW w:w="1694" w:type="dxa"/>
          </w:tcPr>
          <w:p w14:paraId="4201DBF3" w14:textId="77777777" w:rsidR="00C74AB6" w:rsidRPr="00D37832" w:rsidRDefault="00C74AB6" w:rsidP="00A91670">
            <w:pPr>
              <w:pStyle w:val="TAL"/>
            </w:pPr>
          </w:p>
        </w:tc>
        <w:tc>
          <w:tcPr>
            <w:tcW w:w="1254" w:type="dxa"/>
          </w:tcPr>
          <w:p w14:paraId="5C5FCB53" w14:textId="77777777" w:rsidR="00C74AB6" w:rsidRPr="00D37832" w:rsidRDefault="00C74AB6" w:rsidP="00A91670">
            <w:pPr>
              <w:pStyle w:val="TAL"/>
            </w:pPr>
          </w:p>
        </w:tc>
      </w:tr>
      <w:tr w:rsidR="00C74AB6" w:rsidRPr="00D37832" w14:paraId="22DEF61D" w14:textId="77777777" w:rsidTr="00A91670">
        <w:tblPrEx>
          <w:tblCellMar>
            <w:left w:w="108" w:type="dxa"/>
            <w:right w:w="108" w:type="dxa"/>
          </w:tblCellMar>
        </w:tblPrEx>
        <w:trPr>
          <w:gridBefore w:val="1"/>
          <w:wBefore w:w="15" w:type="dxa"/>
        </w:trPr>
        <w:tc>
          <w:tcPr>
            <w:tcW w:w="4508" w:type="dxa"/>
            <w:vMerge w:val="restart"/>
          </w:tcPr>
          <w:p w14:paraId="68B570CC" w14:textId="77777777" w:rsidR="00C74AB6" w:rsidRPr="00D37832" w:rsidRDefault="00C74AB6" w:rsidP="00A91670">
            <w:pPr>
              <w:pStyle w:val="TAL"/>
            </w:pPr>
            <w:r w:rsidRPr="00D37832">
              <w:t>Selected PDU session type</w:t>
            </w:r>
          </w:p>
        </w:tc>
        <w:tc>
          <w:tcPr>
            <w:tcW w:w="2267" w:type="dxa"/>
          </w:tcPr>
          <w:p w14:paraId="13B5361A" w14:textId="77777777" w:rsidR="00C74AB6" w:rsidRPr="00D37832" w:rsidRDefault="00C74AB6" w:rsidP="00A91670">
            <w:pPr>
              <w:pStyle w:val="TAL"/>
            </w:pPr>
            <w:r w:rsidRPr="00D37832">
              <w:t>'001'B</w:t>
            </w:r>
          </w:p>
        </w:tc>
        <w:tc>
          <w:tcPr>
            <w:tcW w:w="1694" w:type="dxa"/>
          </w:tcPr>
          <w:p w14:paraId="29E93DD1" w14:textId="77777777" w:rsidR="00C74AB6" w:rsidRPr="00D37832" w:rsidRDefault="00C74AB6" w:rsidP="00A91670">
            <w:pPr>
              <w:pStyle w:val="TAL"/>
            </w:pPr>
          </w:p>
        </w:tc>
        <w:tc>
          <w:tcPr>
            <w:tcW w:w="1254" w:type="dxa"/>
          </w:tcPr>
          <w:p w14:paraId="73F54181" w14:textId="77777777" w:rsidR="00C74AB6" w:rsidRPr="00D37832" w:rsidRDefault="00C74AB6" w:rsidP="00A91670">
            <w:pPr>
              <w:pStyle w:val="TAL"/>
            </w:pPr>
            <w:r w:rsidRPr="00D37832">
              <w:t>IPv4</w:t>
            </w:r>
          </w:p>
        </w:tc>
      </w:tr>
      <w:tr w:rsidR="00C74AB6" w:rsidRPr="00D37832" w14:paraId="04479611" w14:textId="77777777" w:rsidTr="00A91670">
        <w:tblPrEx>
          <w:tblCellMar>
            <w:left w:w="108" w:type="dxa"/>
            <w:right w:w="108" w:type="dxa"/>
          </w:tblCellMar>
        </w:tblPrEx>
        <w:trPr>
          <w:gridBefore w:val="1"/>
          <w:wBefore w:w="15" w:type="dxa"/>
        </w:trPr>
        <w:tc>
          <w:tcPr>
            <w:tcW w:w="4508" w:type="dxa"/>
            <w:vMerge/>
          </w:tcPr>
          <w:p w14:paraId="5E9480F0" w14:textId="77777777" w:rsidR="00C74AB6" w:rsidRPr="00D37832" w:rsidRDefault="00C74AB6" w:rsidP="00A91670">
            <w:pPr>
              <w:pStyle w:val="TAL"/>
            </w:pPr>
          </w:p>
        </w:tc>
        <w:tc>
          <w:tcPr>
            <w:tcW w:w="2267" w:type="dxa"/>
          </w:tcPr>
          <w:p w14:paraId="02235F31" w14:textId="77777777" w:rsidR="00C74AB6" w:rsidRPr="00D37832" w:rsidRDefault="00C74AB6" w:rsidP="00A91670">
            <w:pPr>
              <w:pStyle w:val="TAL"/>
            </w:pPr>
            <w:r w:rsidRPr="00D37832">
              <w:t>'010'B</w:t>
            </w:r>
          </w:p>
        </w:tc>
        <w:tc>
          <w:tcPr>
            <w:tcW w:w="1694" w:type="dxa"/>
          </w:tcPr>
          <w:p w14:paraId="220792C6" w14:textId="77777777" w:rsidR="00C74AB6" w:rsidRPr="00D37832" w:rsidRDefault="00C74AB6" w:rsidP="00A91670">
            <w:pPr>
              <w:pStyle w:val="TAL"/>
            </w:pPr>
          </w:p>
        </w:tc>
        <w:tc>
          <w:tcPr>
            <w:tcW w:w="1254" w:type="dxa"/>
          </w:tcPr>
          <w:p w14:paraId="179683B6" w14:textId="77777777" w:rsidR="00C74AB6" w:rsidRPr="00D37832" w:rsidRDefault="00C74AB6" w:rsidP="00A91670">
            <w:pPr>
              <w:pStyle w:val="TAL"/>
            </w:pPr>
            <w:r w:rsidRPr="00D37832">
              <w:t>IPv6</w:t>
            </w:r>
          </w:p>
        </w:tc>
      </w:tr>
      <w:tr w:rsidR="00C74AB6" w:rsidRPr="00D37832" w14:paraId="664585E4" w14:textId="77777777" w:rsidTr="00A91670">
        <w:tblPrEx>
          <w:tblCellMar>
            <w:left w:w="108" w:type="dxa"/>
            <w:right w:w="108" w:type="dxa"/>
          </w:tblCellMar>
        </w:tblPrEx>
        <w:trPr>
          <w:gridBefore w:val="1"/>
          <w:wBefore w:w="15" w:type="dxa"/>
        </w:trPr>
        <w:tc>
          <w:tcPr>
            <w:tcW w:w="4508" w:type="dxa"/>
            <w:vMerge/>
          </w:tcPr>
          <w:p w14:paraId="4954BF73" w14:textId="77777777" w:rsidR="00C74AB6" w:rsidRPr="00D37832" w:rsidRDefault="00C74AB6" w:rsidP="00A91670">
            <w:pPr>
              <w:pStyle w:val="TAL"/>
            </w:pPr>
          </w:p>
        </w:tc>
        <w:tc>
          <w:tcPr>
            <w:tcW w:w="2267" w:type="dxa"/>
          </w:tcPr>
          <w:p w14:paraId="53417E3C" w14:textId="77777777" w:rsidR="00C74AB6" w:rsidRPr="00D37832" w:rsidRDefault="00C74AB6" w:rsidP="00A91670">
            <w:pPr>
              <w:pStyle w:val="TAL"/>
            </w:pPr>
            <w:r w:rsidRPr="00D37832">
              <w:t>'011'B</w:t>
            </w:r>
          </w:p>
        </w:tc>
        <w:tc>
          <w:tcPr>
            <w:tcW w:w="1694" w:type="dxa"/>
          </w:tcPr>
          <w:p w14:paraId="1294AD60" w14:textId="77777777" w:rsidR="00C74AB6" w:rsidRPr="00D37832" w:rsidRDefault="00C74AB6" w:rsidP="00A91670">
            <w:pPr>
              <w:pStyle w:val="TAL"/>
            </w:pPr>
          </w:p>
        </w:tc>
        <w:tc>
          <w:tcPr>
            <w:tcW w:w="1254" w:type="dxa"/>
          </w:tcPr>
          <w:p w14:paraId="6CCBECBA" w14:textId="77777777" w:rsidR="00C74AB6" w:rsidRPr="00D37832" w:rsidRDefault="00C74AB6" w:rsidP="00A91670">
            <w:pPr>
              <w:pStyle w:val="TAL"/>
            </w:pPr>
            <w:r w:rsidRPr="00D37832">
              <w:t>IPv4v6</w:t>
            </w:r>
          </w:p>
        </w:tc>
      </w:tr>
      <w:tr w:rsidR="00C74AB6" w:rsidRPr="00D37832" w14:paraId="42C319FF" w14:textId="77777777" w:rsidTr="00A91670">
        <w:tblPrEx>
          <w:tblCellMar>
            <w:left w:w="108" w:type="dxa"/>
            <w:right w:w="108" w:type="dxa"/>
          </w:tblCellMar>
        </w:tblPrEx>
        <w:trPr>
          <w:gridBefore w:val="1"/>
          <w:wBefore w:w="15" w:type="dxa"/>
        </w:trPr>
        <w:tc>
          <w:tcPr>
            <w:tcW w:w="4508" w:type="dxa"/>
            <w:vMerge/>
          </w:tcPr>
          <w:p w14:paraId="142E7271" w14:textId="77777777" w:rsidR="00C74AB6" w:rsidRPr="00D37832" w:rsidRDefault="00C74AB6" w:rsidP="00A91670">
            <w:pPr>
              <w:pStyle w:val="TAL"/>
            </w:pPr>
          </w:p>
        </w:tc>
        <w:tc>
          <w:tcPr>
            <w:tcW w:w="2267" w:type="dxa"/>
          </w:tcPr>
          <w:p w14:paraId="54E92121" w14:textId="77777777" w:rsidR="00C74AB6" w:rsidRPr="00D37832" w:rsidRDefault="00C74AB6" w:rsidP="00A91670">
            <w:pPr>
              <w:pStyle w:val="TAL"/>
            </w:pPr>
            <w:r w:rsidRPr="00D37832">
              <w:t>'101'B</w:t>
            </w:r>
          </w:p>
        </w:tc>
        <w:tc>
          <w:tcPr>
            <w:tcW w:w="1694" w:type="dxa"/>
          </w:tcPr>
          <w:p w14:paraId="0EA8E527" w14:textId="77777777" w:rsidR="00C74AB6" w:rsidRPr="00D37832" w:rsidRDefault="00C74AB6" w:rsidP="00A91670">
            <w:pPr>
              <w:pStyle w:val="TAL"/>
            </w:pPr>
          </w:p>
        </w:tc>
        <w:tc>
          <w:tcPr>
            <w:tcW w:w="1254" w:type="dxa"/>
          </w:tcPr>
          <w:p w14:paraId="006BCDCE" w14:textId="77777777" w:rsidR="00C74AB6" w:rsidRPr="00D37832" w:rsidRDefault="00C74AB6" w:rsidP="00A91670">
            <w:pPr>
              <w:pStyle w:val="TAL"/>
            </w:pPr>
            <w:r w:rsidRPr="00D37832">
              <w:t>Ethernet</w:t>
            </w:r>
          </w:p>
        </w:tc>
      </w:tr>
      <w:tr w:rsidR="00C74AB6" w:rsidRPr="00D37832" w14:paraId="4F8356C1" w14:textId="77777777" w:rsidTr="00A91670">
        <w:tblPrEx>
          <w:tblCellMar>
            <w:left w:w="108" w:type="dxa"/>
            <w:right w:w="108" w:type="dxa"/>
          </w:tblCellMar>
        </w:tblPrEx>
        <w:trPr>
          <w:gridBefore w:val="1"/>
          <w:wBefore w:w="15" w:type="dxa"/>
        </w:trPr>
        <w:tc>
          <w:tcPr>
            <w:tcW w:w="4508" w:type="dxa"/>
          </w:tcPr>
          <w:p w14:paraId="51C93463" w14:textId="77777777" w:rsidR="00C74AB6" w:rsidRPr="00D37832" w:rsidRDefault="00C74AB6" w:rsidP="00A91670">
            <w:pPr>
              <w:pStyle w:val="TAL"/>
            </w:pPr>
            <w:r w:rsidRPr="00D37832">
              <w:t>Selected SSC mode</w:t>
            </w:r>
          </w:p>
        </w:tc>
        <w:tc>
          <w:tcPr>
            <w:tcW w:w="2267" w:type="dxa"/>
          </w:tcPr>
          <w:p w14:paraId="2EEB9CB9" w14:textId="77777777" w:rsidR="00C74AB6" w:rsidRPr="00D37832" w:rsidRDefault="00C74AB6" w:rsidP="00A91670">
            <w:pPr>
              <w:pStyle w:val="TAL"/>
            </w:pPr>
            <w:r w:rsidRPr="00D37832">
              <w:t>‘001’B</w:t>
            </w:r>
          </w:p>
        </w:tc>
        <w:tc>
          <w:tcPr>
            <w:tcW w:w="1694" w:type="dxa"/>
          </w:tcPr>
          <w:p w14:paraId="1FE8281F" w14:textId="77777777" w:rsidR="00C74AB6" w:rsidRPr="00D37832" w:rsidRDefault="00C74AB6" w:rsidP="00A91670">
            <w:pPr>
              <w:pStyle w:val="TAL"/>
            </w:pPr>
            <w:r w:rsidRPr="00D37832">
              <w:t>SSC mode 1</w:t>
            </w:r>
          </w:p>
        </w:tc>
        <w:tc>
          <w:tcPr>
            <w:tcW w:w="1254" w:type="dxa"/>
          </w:tcPr>
          <w:p w14:paraId="2857E89B" w14:textId="77777777" w:rsidR="00C74AB6" w:rsidRPr="00D37832" w:rsidRDefault="00C74AB6" w:rsidP="00A91670">
            <w:pPr>
              <w:pStyle w:val="TAL"/>
            </w:pPr>
          </w:p>
        </w:tc>
      </w:tr>
      <w:tr w:rsidR="00C74AB6" w:rsidRPr="00D37832" w14:paraId="4AFBC4D0" w14:textId="77777777" w:rsidTr="00A91670">
        <w:tblPrEx>
          <w:tblCellMar>
            <w:left w:w="108" w:type="dxa"/>
            <w:right w:w="108" w:type="dxa"/>
          </w:tblCellMar>
        </w:tblPrEx>
        <w:trPr>
          <w:gridBefore w:val="1"/>
          <w:wBefore w:w="15" w:type="dxa"/>
        </w:trPr>
        <w:tc>
          <w:tcPr>
            <w:tcW w:w="4508" w:type="dxa"/>
          </w:tcPr>
          <w:p w14:paraId="7CA3F8C9" w14:textId="77777777" w:rsidR="00C74AB6" w:rsidRPr="00D37832" w:rsidRDefault="00C74AB6" w:rsidP="00A91670">
            <w:pPr>
              <w:pStyle w:val="TAL"/>
            </w:pPr>
            <w:r w:rsidRPr="00D37832">
              <w:t>Authorized QoS rules</w:t>
            </w:r>
          </w:p>
        </w:tc>
        <w:tc>
          <w:tcPr>
            <w:tcW w:w="2267" w:type="dxa"/>
          </w:tcPr>
          <w:p w14:paraId="398C2C95" w14:textId="77777777" w:rsidR="00C74AB6" w:rsidRPr="00D37832" w:rsidRDefault="00C74AB6" w:rsidP="00A91670">
            <w:pPr>
              <w:pStyle w:val="TAL"/>
            </w:pPr>
            <w:r w:rsidRPr="00D37832">
              <w:t xml:space="preserve">5GC QoS rule of the entry in Table 4.8.4-1 which has been determined by the DNN IE in the UL NAS TRANSPORT message which carried the corresponding </w:t>
            </w:r>
            <w:r w:rsidRPr="00D37832">
              <w:rPr>
                <w:iCs/>
              </w:rPr>
              <w:t xml:space="preserve">PDU SESSION ESTABLISHMENT REQUEST or by </w:t>
            </w:r>
            <w:r w:rsidRPr="00D37832">
              <w:t>pc_APN_Default_Configuration if the DNN IE was not present</w:t>
            </w:r>
          </w:p>
        </w:tc>
        <w:tc>
          <w:tcPr>
            <w:tcW w:w="1694" w:type="dxa"/>
          </w:tcPr>
          <w:p w14:paraId="519729D1" w14:textId="77777777" w:rsidR="00C74AB6" w:rsidRPr="00D37832" w:rsidRDefault="00C74AB6" w:rsidP="00A91670">
            <w:pPr>
              <w:pStyle w:val="TAL"/>
            </w:pPr>
          </w:p>
        </w:tc>
        <w:tc>
          <w:tcPr>
            <w:tcW w:w="1254" w:type="dxa"/>
          </w:tcPr>
          <w:p w14:paraId="2F2C2107" w14:textId="77777777" w:rsidR="00C74AB6" w:rsidRPr="00D37832" w:rsidRDefault="00C74AB6" w:rsidP="00A91670">
            <w:pPr>
              <w:pStyle w:val="TAL"/>
            </w:pPr>
          </w:p>
        </w:tc>
      </w:tr>
      <w:tr w:rsidR="00C74AB6" w:rsidRPr="00D37832" w14:paraId="4F2ACCE7" w14:textId="77777777" w:rsidTr="00A91670">
        <w:tblPrEx>
          <w:tblCellMar>
            <w:left w:w="108" w:type="dxa"/>
            <w:right w:w="108" w:type="dxa"/>
          </w:tblCellMar>
        </w:tblPrEx>
        <w:trPr>
          <w:gridBefore w:val="1"/>
          <w:wBefore w:w="15" w:type="dxa"/>
        </w:trPr>
        <w:tc>
          <w:tcPr>
            <w:tcW w:w="4508" w:type="dxa"/>
          </w:tcPr>
          <w:p w14:paraId="37BA2D0A" w14:textId="77777777" w:rsidR="00C74AB6" w:rsidRPr="00D37832" w:rsidRDefault="00C74AB6" w:rsidP="00A91670">
            <w:pPr>
              <w:pStyle w:val="TAL"/>
            </w:pPr>
            <w:r w:rsidRPr="00D37832">
              <w:t>Session AMBR</w:t>
            </w:r>
          </w:p>
        </w:tc>
        <w:tc>
          <w:tcPr>
            <w:tcW w:w="2267" w:type="dxa"/>
          </w:tcPr>
          <w:p w14:paraId="7C5EAB6D" w14:textId="77777777" w:rsidR="00C74AB6" w:rsidRPr="00D37832" w:rsidRDefault="00C74AB6" w:rsidP="00A91670">
            <w:pPr>
              <w:pStyle w:val="TAL"/>
            </w:pPr>
          </w:p>
        </w:tc>
        <w:tc>
          <w:tcPr>
            <w:tcW w:w="1694" w:type="dxa"/>
          </w:tcPr>
          <w:p w14:paraId="56E369C9" w14:textId="77777777" w:rsidR="00C74AB6" w:rsidRPr="00D37832" w:rsidRDefault="00C74AB6" w:rsidP="00A91670">
            <w:pPr>
              <w:pStyle w:val="TAL"/>
            </w:pPr>
          </w:p>
        </w:tc>
        <w:tc>
          <w:tcPr>
            <w:tcW w:w="1254" w:type="dxa"/>
          </w:tcPr>
          <w:p w14:paraId="6D5E2127" w14:textId="77777777" w:rsidR="00C74AB6" w:rsidRPr="00D37832" w:rsidRDefault="00C74AB6" w:rsidP="00A91670">
            <w:pPr>
              <w:pStyle w:val="TAL"/>
            </w:pPr>
          </w:p>
        </w:tc>
      </w:tr>
      <w:tr w:rsidR="00C74AB6" w:rsidRPr="00D37832" w14:paraId="5A684822" w14:textId="77777777" w:rsidTr="00A91670">
        <w:tblPrEx>
          <w:tblCellMar>
            <w:left w:w="108" w:type="dxa"/>
            <w:right w:w="108" w:type="dxa"/>
          </w:tblCellMar>
        </w:tblPrEx>
        <w:trPr>
          <w:gridBefore w:val="1"/>
          <w:wBefore w:w="15" w:type="dxa"/>
        </w:trPr>
        <w:tc>
          <w:tcPr>
            <w:tcW w:w="4508" w:type="dxa"/>
          </w:tcPr>
          <w:p w14:paraId="38039DF3" w14:textId="77777777" w:rsidR="00C74AB6" w:rsidRPr="00D37832" w:rsidRDefault="00C74AB6" w:rsidP="00A91670">
            <w:pPr>
              <w:pStyle w:val="TAL"/>
            </w:pPr>
            <w:r w:rsidRPr="00D37832">
              <w:t xml:space="preserve">  Unit for Session-AMBR for downlink</w:t>
            </w:r>
          </w:p>
        </w:tc>
        <w:tc>
          <w:tcPr>
            <w:tcW w:w="2267" w:type="dxa"/>
          </w:tcPr>
          <w:p w14:paraId="7DCF398E" w14:textId="77777777" w:rsidR="00C74AB6" w:rsidRPr="00D37832" w:rsidRDefault="00C74AB6" w:rsidP="00A91670">
            <w:pPr>
              <w:pStyle w:val="TAL"/>
            </w:pPr>
            <w:r w:rsidRPr="00D37832">
              <w:t>‘000 00101’</w:t>
            </w:r>
          </w:p>
        </w:tc>
        <w:tc>
          <w:tcPr>
            <w:tcW w:w="1694" w:type="dxa"/>
          </w:tcPr>
          <w:p w14:paraId="11E00B54" w14:textId="77777777" w:rsidR="00C74AB6" w:rsidRPr="00D37832" w:rsidRDefault="00C74AB6" w:rsidP="00A91670">
            <w:pPr>
              <w:pStyle w:val="TAL"/>
            </w:pPr>
            <w:r w:rsidRPr="00D37832">
              <w:t>Value is incremented in multiples of 256 Kbps</w:t>
            </w:r>
          </w:p>
        </w:tc>
        <w:tc>
          <w:tcPr>
            <w:tcW w:w="1254" w:type="dxa"/>
          </w:tcPr>
          <w:p w14:paraId="5B1F4A0A" w14:textId="77777777" w:rsidR="00C74AB6" w:rsidRPr="00D37832" w:rsidRDefault="00C74AB6" w:rsidP="00A91670">
            <w:pPr>
              <w:pStyle w:val="TAL"/>
            </w:pPr>
          </w:p>
        </w:tc>
      </w:tr>
      <w:tr w:rsidR="00C74AB6" w:rsidRPr="00D37832" w14:paraId="68D4DEFE" w14:textId="77777777" w:rsidTr="00A91670">
        <w:tblPrEx>
          <w:tblCellMar>
            <w:left w:w="108" w:type="dxa"/>
            <w:right w:w="108" w:type="dxa"/>
          </w:tblCellMar>
        </w:tblPrEx>
        <w:trPr>
          <w:gridBefore w:val="1"/>
          <w:wBefore w:w="15" w:type="dxa"/>
        </w:trPr>
        <w:tc>
          <w:tcPr>
            <w:tcW w:w="4508" w:type="dxa"/>
          </w:tcPr>
          <w:p w14:paraId="6DA42CC5" w14:textId="77777777" w:rsidR="00C74AB6" w:rsidRPr="00D37832" w:rsidRDefault="00C74AB6" w:rsidP="00A91670">
            <w:pPr>
              <w:pStyle w:val="TAL"/>
            </w:pPr>
            <w:r w:rsidRPr="00D37832">
              <w:t xml:space="preserve">  Session-AMBR for downlink</w:t>
            </w:r>
          </w:p>
        </w:tc>
        <w:tc>
          <w:tcPr>
            <w:tcW w:w="2267" w:type="dxa"/>
          </w:tcPr>
          <w:p w14:paraId="4E567B66" w14:textId="77777777" w:rsidR="00C74AB6" w:rsidRPr="00D37832" w:rsidRDefault="00C74AB6" w:rsidP="00A91670">
            <w:pPr>
              <w:pStyle w:val="TAL"/>
            </w:pPr>
            <w:r w:rsidRPr="00D37832">
              <w:t>‘0000 0000 0000 0100’B</w:t>
            </w:r>
          </w:p>
        </w:tc>
        <w:tc>
          <w:tcPr>
            <w:tcW w:w="1694" w:type="dxa"/>
          </w:tcPr>
          <w:p w14:paraId="66C8DF61" w14:textId="77777777" w:rsidR="00C74AB6" w:rsidRPr="00D37832" w:rsidRDefault="00C74AB6" w:rsidP="00A91670">
            <w:pPr>
              <w:pStyle w:val="TAL"/>
            </w:pPr>
            <w:r w:rsidRPr="00D37832">
              <w:t>1024 Kbps</w:t>
            </w:r>
          </w:p>
        </w:tc>
        <w:tc>
          <w:tcPr>
            <w:tcW w:w="1254" w:type="dxa"/>
          </w:tcPr>
          <w:p w14:paraId="432E7896" w14:textId="77777777" w:rsidR="00C74AB6" w:rsidRPr="00D37832" w:rsidRDefault="00C74AB6" w:rsidP="00A91670">
            <w:pPr>
              <w:pStyle w:val="TAL"/>
            </w:pPr>
          </w:p>
        </w:tc>
      </w:tr>
      <w:tr w:rsidR="00C74AB6" w:rsidRPr="00D37832" w14:paraId="27B4A65A" w14:textId="77777777" w:rsidTr="00A91670">
        <w:tblPrEx>
          <w:tblCellMar>
            <w:left w:w="108" w:type="dxa"/>
            <w:right w:w="108" w:type="dxa"/>
          </w:tblCellMar>
        </w:tblPrEx>
        <w:trPr>
          <w:gridBefore w:val="1"/>
          <w:wBefore w:w="15" w:type="dxa"/>
        </w:trPr>
        <w:tc>
          <w:tcPr>
            <w:tcW w:w="4508" w:type="dxa"/>
          </w:tcPr>
          <w:p w14:paraId="497BA192" w14:textId="77777777" w:rsidR="00C74AB6" w:rsidRPr="00D37832" w:rsidRDefault="00C74AB6" w:rsidP="00A91670">
            <w:pPr>
              <w:pStyle w:val="TAL"/>
            </w:pPr>
            <w:r w:rsidRPr="00D37832">
              <w:t xml:space="preserve">  Unit for Session-AMBR for uplink</w:t>
            </w:r>
          </w:p>
        </w:tc>
        <w:tc>
          <w:tcPr>
            <w:tcW w:w="2267" w:type="dxa"/>
          </w:tcPr>
          <w:p w14:paraId="26F23C13" w14:textId="77777777" w:rsidR="00C74AB6" w:rsidRPr="00D37832" w:rsidRDefault="00C74AB6" w:rsidP="00A91670">
            <w:pPr>
              <w:pStyle w:val="TAL"/>
            </w:pPr>
            <w:r w:rsidRPr="00D37832">
              <w:t>‘000 00101’</w:t>
            </w:r>
          </w:p>
        </w:tc>
        <w:tc>
          <w:tcPr>
            <w:tcW w:w="1694" w:type="dxa"/>
          </w:tcPr>
          <w:p w14:paraId="35F77D2B" w14:textId="77777777" w:rsidR="00C74AB6" w:rsidRPr="00D37832" w:rsidRDefault="00C74AB6" w:rsidP="00A91670">
            <w:pPr>
              <w:pStyle w:val="TAL"/>
            </w:pPr>
            <w:r w:rsidRPr="00D37832">
              <w:t>Value is incremented in multiples of 256 Kbps</w:t>
            </w:r>
          </w:p>
        </w:tc>
        <w:tc>
          <w:tcPr>
            <w:tcW w:w="1254" w:type="dxa"/>
          </w:tcPr>
          <w:p w14:paraId="7289B369" w14:textId="77777777" w:rsidR="00C74AB6" w:rsidRPr="00D37832" w:rsidRDefault="00C74AB6" w:rsidP="00A91670">
            <w:pPr>
              <w:pStyle w:val="TAL"/>
            </w:pPr>
          </w:p>
        </w:tc>
      </w:tr>
      <w:tr w:rsidR="00C74AB6" w:rsidRPr="00D37832" w14:paraId="4C11059B" w14:textId="77777777" w:rsidTr="00A91670">
        <w:tblPrEx>
          <w:tblCellMar>
            <w:left w:w="108" w:type="dxa"/>
            <w:right w:w="108" w:type="dxa"/>
          </w:tblCellMar>
        </w:tblPrEx>
        <w:trPr>
          <w:gridBefore w:val="1"/>
          <w:wBefore w:w="15" w:type="dxa"/>
        </w:trPr>
        <w:tc>
          <w:tcPr>
            <w:tcW w:w="4508" w:type="dxa"/>
          </w:tcPr>
          <w:p w14:paraId="585E910D" w14:textId="77777777" w:rsidR="00C74AB6" w:rsidRPr="00D37832" w:rsidRDefault="00C74AB6" w:rsidP="00A91670">
            <w:pPr>
              <w:pStyle w:val="TAL"/>
            </w:pPr>
            <w:r w:rsidRPr="00D37832">
              <w:t xml:space="preserve">  Session-AMBR for uplink</w:t>
            </w:r>
          </w:p>
        </w:tc>
        <w:tc>
          <w:tcPr>
            <w:tcW w:w="2267" w:type="dxa"/>
          </w:tcPr>
          <w:p w14:paraId="3EEF8F11" w14:textId="77777777" w:rsidR="00C74AB6" w:rsidRPr="00D37832" w:rsidRDefault="00C74AB6" w:rsidP="00A91670">
            <w:pPr>
              <w:pStyle w:val="TAL"/>
            </w:pPr>
            <w:r w:rsidRPr="00D37832">
              <w:t>‘0000 0000 0000 0100’B</w:t>
            </w:r>
          </w:p>
        </w:tc>
        <w:tc>
          <w:tcPr>
            <w:tcW w:w="1694" w:type="dxa"/>
          </w:tcPr>
          <w:p w14:paraId="075055DF" w14:textId="77777777" w:rsidR="00C74AB6" w:rsidRPr="00D37832" w:rsidRDefault="00C74AB6" w:rsidP="00A91670">
            <w:pPr>
              <w:pStyle w:val="TAL"/>
            </w:pPr>
            <w:r w:rsidRPr="00D37832">
              <w:t>1024 Kbps</w:t>
            </w:r>
          </w:p>
        </w:tc>
        <w:tc>
          <w:tcPr>
            <w:tcW w:w="1254" w:type="dxa"/>
          </w:tcPr>
          <w:p w14:paraId="2FFB058F" w14:textId="77777777" w:rsidR="00C74AB6" w:rsidRPr="00D37832" w:rsidRDefault="00C74AB6" w:rsidP="00A91670">
            <w:pPr>
              <w:pStyle w:val="TAL"/>
            </w:pPr>
          </w:p>
        </w:tc>
      </w:tr>
      <w:tr w:rsidR="00C74AB6" w:rsidRPr="00D37832" w14:paraId="146D57F7" w14:textId="77777777" w:rsidTr="00A91670">
        <w:tblPrEx>
          <w:tblCellMar>
            <w:left w:w="108" w:type="dxa"/>
            <w:right w:w="108" w:type="dxa"/>
          </w:tblCellMar>
        </w:tblPrEx>
        <w:trPr>
          <w:gridBefore w:val="1"/>
          <w:wBefore w:w="15" w:type="dxa"/>
        </w:trPr>
        <w:tc>
          <w:tcPr>
            <w:tcW w:w="4508" w:type="dxa"/>
          </w:tcPr>
          <w:p w14:paraId="4410F02A" w14:textId="77777777" w:rsidR="00C74AB6" w:rsidRPr="00D37832" w:rsidRDefault="00C74AB6" w:rsidP="00A91670">
            <w:pPr>
              <w:pStyle w:val="TAL"/>
            </w:pPr>
            <w:r w:rsidRPr="00D37832">
              <w:t>5GSM cause</w:t>
            </w:r>
          </w:p>
        </w:tc>
        <w:tc>
          <w:tcPr>
            <w:tcW w:w="2267" w:type="dxa"/>
          </w:tcPr>
          <w:p w14:paraId="58DA4177" w14:textId="77777777" w:rsidR="00C74AB6" w:rsidRPr="00D37832" w:rsidRDefault="00C74AB6" w:rsidP="00A91670">
            <w:pPr>
              <w:pStyle w:val="TAL"/>
            </w:pPr>
            <w:r w:rsidRPr="00D37832">
              <w:t>Not Present</w:t>
            </w:r>
          </w:p>
        </w:tc>
        <w:tc>
          <w:tcPr>
            <w:tcW w:w="1694" w:type="dxa"/>
          </w:tcPr>
          <w:p w14:paraId="480E53A3" w14:textId="77777777" w:rsidR="00C74AB6" w:rsidRPr="00D37832" w:rsidRDefault="00C74AB6" w:rsidP="00A91670">
            <w:pPr>
              <w:pStyle w:val="TAL"/>
            </w:pPr>
          </w:p>
        </w:tc>
        <w:tc>
          <w:tcPr>
            <w:tcW w:w="1254" w:type="dxa"/>
          </w:tcPr>
          <w:p w14:paraId="68AB7326" w14:textId="77777777" w:rsidR="00C74AB6" w:rsidRPr="00D37832" w:rsidRDefault="00C74AB6" w:rsidP="00A91670">
            <w:pPr>
              <w:pStyle w:val="TAL"/>
            </w:pPr>
          </w:p>
        </w:tc>
      </w:tr>
      <w:tr w:rsidR="00C74AB6" w:rsidRPr="00D37832" w14:paraId="34C5321E" w14:textId="77777777" w:rsidTr="00A91670">
        <w:tblPrEx>
          <w:tblCellMar>
            <w:left w:w="108" w:type="dxa"/>
            <w:right w:w="108" w:type="dxa"/>
          </w:tblCellMar>
        </w:tblPrEx>
        <w:trPr>
          <w:gridBefore w:val="1"/>
          <w:wBefore w:w="15" w:type="dxa"/>
        </w:trPr>
        <w:tc>
          <w:tcPr>
            <w:tcW w:w="4508" w:type="dxa"/>
          </w:tcPr>
          <w:p w14:paraId="41D46C6E" w14:textId="77777777" w:rsidR="00C74AB6" w:rsidRPr="00D37832" w:rsidRDefault="00C74AB6" w:rsidP="00A91670">
            <w:pPr>
              <w:pStyle w:val="TAL"/>
            </w:pPr>
            <w:r w:rsidRPr="00D37832">
              <w:t>PDU address</w:t>
            </w:r>
          </w:p>
        </w:tc>
        <w:tc>
          <w:tcPr>
            <w:tcW w:w="2267" w:type="dxa"/>
          </w:tcPr>
          <w:p w14:paraId="0D509FAA" w14:textId="77777777" w:rsidR="00C74AB6" w:rsidRPr="00D37832" w:rsidRDefault="00C74AB6" w:rsidP="00A91670">
            <w:pPr>
              <w:pStyle w:val="TAL"/>
            </w:pPr>
          </w:p>
        </w:tc>
        <w:tc>
          <w:tcPr>
            <w:tcW w:w="1694" w:type="dxa"/>
          </w:tcPr>
          <w:p w14:paraId="6909FF38" w14:textId="77777777" w:rsidR="00C74AB6" w:rsidRPr="00D37832" w:rsidRDefault="00C74AB6" w:rsidP="00A91670">
            <w:pPr>
              <w:pStyle w:val="TAL"/>
            </w:pPr>
          </w:p>
        </w:tc>
        <w:tc>
          <w:tcPr>
            <w:tcW w:w="1254" w:type="dxa"/>
          </w:tcPr>
          <w:p w14:paraId="3F90E59B" w14:textId="77777777" w:rsidR="00C74AB6" w:rsidRPr="00D37832" w:rsidRDefault="00C74AB6" w:rsidP="00A91670">
            <w:pPr>
              <w:pStyle w:val="TAL"/>
            </w:pPr>
            <w:r w:rsidRPr="00D37832">
              <w:rPr>
                <w:rFonts w:eastAsia="Batang"/>
              </w:rPr>
              <w:t>IPv4</w:t>
            </w:r>
          </w:p>
        </w:tc>
      </w:tr>
      <w:tr w:rsidR="00C74AB6" w:rsidRPr="00D37832" w:rsidDel="00CB55BC" w14:paraId="67227F05" w14:textId="77777777" w:rsidTr="00A91670">
        <w:tblPrEx>
          <w:tblCellMar>
            <w:left w:w="108" w:type="dxa"/>
            <w:right w:w="108" w:type="dxa"/>
          </w:tblCellMar>
        </w:tblPrEx>
        <w:trPr>
          <w:gridBefore w:val="1"/>
          <w:wBefore w:w="15" w:type="dxa"/>
        </w:trPr>
        <w:tc>
          <w:tcPr>
            <w:tcW w:w="4508" w:type="dxa"/>
          </w:tcPr>
          <w:p w14:paraId="0C207554" w14:textId="77777777" w:rsidR="00C74AB6" w:rsidRPr="00D37832" w:rsidRDefault="00C74AB6" w:rsidP="00A91670">
            <w:pPr>
              <w:pStyle w:val="TAL"/>
              <w:rPr>
                <w:lang w:eastAsia="zh-CN"/>
              </w:rPr>
            </w:pPr>
            <w:r w:rsidRPr="00D37832">
              <w:rPr>
                <w:rFonts w:eastAsia="Batang"/>
              </w:rPr>
              <w:t xml:space="preserve">  Length of PDU address contents</w:t>
            </w:r>
          </w:p>
        </w:tc>
        <w:tc>
          <w:tcPr>
            <w:tcW w:w="2267" w:type="dxa"/>
          </w:tcPr>
          <w:p w14:paraId="5441D57B" w14:textId="77777777" w:rsidR="00C74AB6" w:rsidRPr="00D37832" w:rsidRDefault="00C74AB6" w:rsidP="00A91670">
            <w:pPr>
              <w:pStyle w:val="TAL"/>
            </w:pPr>
            <w:r w:rsidRPr="00D37832">
              <w:rPr>
                <w:rFonts w:eastAsia="Batang"/>
              </w:rPr>
              <w:t>5 octets</w:t>
            </w:r>
          </w:p>
        </w:tc>
        <w:tc>
          <w:tcPr>
            <w:tcW w:w="1694" w:type="dxa"/>
          </w:tcPr>
          <w:p w14:paraId="7CA7B1D6" w14:textId="77777777" w:rsidR="00C74AB6" w:rsidRPr="00D37832" w:rsidDel="00CB55BC" w:rsidRDefault="00C74AB6" w:rsidP="00A91670">
            <w:pPr>
              <w:pStyle w:val="TAL"/>
            </w:pPr>
          </w:p>
        </w:tc>
        <w:tc>
          <w:tcPr>
            <w:tcW w:w="1254" w:type="dxa"/>
            <w:tcBorders>
              <w:top w:val="nil"/>
              <w:bottom w:val="nil"/>
            </w:tcBorders>
          </w:tcPr>
          <w:p w14:paraId="485E5CFF" w14:textId="77777777" w:rsidR="00C74AB6" w:rsidRPr="00D37832" w:rsidDel="00CB55BC" w:rsidRDefault="00C74AB6" w:rsidP="00A91670">
            <w:pPr>
              <w:pStyle w:val="TAL"/>
            </w:pPr>
          </w:p>
        </w:tc>
      </w:tr>
      <w:tr w:rsidR="00C74AB6" w:rsidRPr="00D37832" w:rsidDel="00CB55BC" w14:paraId="5E33ACC4" w14:textId="77777777" w:rsidTr="00A91670">
        <w:tblPrEx>
          <w:tblCellMar>
            <w:left w:w="108" w:type="dxa"/>
            <w:right w:w="108" w:type="dxa"/>
          </w:tblCellMar>
        </w:tblPrEx>
        <w:trPr>
          <w:gridBefore w:val="1"/>
          <w:wBefore w:w="15" w:type="dxa"/>
        </w:trPr>
        <w:tc>
          <w:tcPr>
            <w:tcW w:w="4508" w:type="dxa"/>
          </w:tcPr>
          <w:p w14:paraId="316FE199" w14:textId="77777777" w:rsidR="00C74AB6" w:rsidRPr="00D37832" w:rsidRDefault="00C74AB6" w:rsidP="00A91670">
            <w:pPr>
              <w:pStyle w:val="TAL"/>
              <w:rPr>
                <w:lang w:eastAsia="zh-CN"/>
              </w:rPr>
            </w:pPr>
            <w:r w:rsidRPr="00D37832">
              <w:rPr>
                <w:rFonts w:eastAsia="Batang"/>
              </w:rPr>
              <w:lastRenderedPageBreak/>
              <w:t xml:space="preserve">  PDU type value</w:t>
            </w:r>
          </w:p>
        </w:tc>
        <w:tc>
          <w:tcPr>
            <w:tcW w:w="2267" w:type="dxa"/>
          </w:tcPr>
          <w:p w14:paraId="2C2E6AF2" w14:textId="77777777" w:rsidR="00C74AB6" w:rsidRPr="00D37832" w:rsidRDefault="00C74AB6" w:rsidP="00A91670">
            <w:pPr>
              <w:pStyle w:val="TAL"/>
            </w:pPr>
            <w:r w:rsidRPr="00D37832">
              <w:rPr>
                <w:rFonts w:eastAsia="Batang"/>
              </w:rPr>
              <w:t>‘001’B</w:t>
            </w:r>
          </w:p>
        </w:tc>
        <w:tc>
          <w:tcPr>
            <w:tcW w:w="1694" w:type="dxa"/>
          </w:tcPr>
          <w:p w14:paraId="0BC9A0E1" w14:textId="77777777" w:rsidR="00C74AB6" w:rsidRPr="00D37832" w:rsidDel="00CB55BC" w:rsidRDefault="00C74AB6" w:rsidP="00A91670">
            <w:pPr>
              <w:pStyle w:val="TAL"/>
            </w:pPr>
            <w:r w:rsidRPr="00D37832">
              <w:rPr>
                <w:rFonts w:eastAsia="Batang"/>
              </w:rPr>
              <w:t>IPv4</w:t>
            </w:r>
          </w:p>
        </w:tc>
        <w:tc>
          <w:tcPr>
            <w:tcW w:w="1254" w:type="dxa"/>
            <w:tcBorders>
              <w:top w:val="nil"/>
              <w:bottom w:val="single" w:sz="4" w:space="0" w:color="auto"/>
            </w:tcBorders>
          </w:tcPr>
          <w:p w14:paraId="512D9ED8" w14:textId="77777777" w:rsidR="00C74AB6" w:rsidRPr="00D37832" w:rsidDel="00CB55BC" w:rsidRDefault="00C74AB6" w:rsidP="00A91670">
            <w:pPr>
              <w:pStyle w:val="TAL"/>
            </w:pPr>
          </w:p>
        </w:tc>
      </w:tr>
      <w:tr w:rsidR="00C74AB6" w:rsidRPr="00D37832" w:rsidDel="00CB55BC" w14:paraId="15BECCDE" w14:textId="77777777" w:rsidTr="00A91670">
        <w:tblPrEx>
          <w:tblCellMar>
            <w:left w:w="108" w:type="dxa"/>
            <w:right w:w="108" w:type="dxa"/>
          </w:tblCellMar>
        </w:tblPrEx>
        <w:trPr>
          <w:gridBefore w:val="1"/>
          <w:wBefore w:w="15" w:type="dxa"/>
        </w:trPr>
        <w:tc>
          <w:tcPr>
            <w:tcW w:w="4508" w:type="dxa"/>
          </w:tcPr>
          <w:p w14:paraId="7F77D568" w14:textId="77777777" w:rsidR="00C74AB6" w:rsidRPr="00D37832" w:rsidRDefault="00C74AB6" w:rsidP="00A91670">
            <w:pPr>
              <w:pStyle w:val="TAL"/>
              <w:rPr>
                <w:lang w:eastAsia="zh-CN"/>
              </w:rPr>
            </w:pPr>
            <w:r w:rsidRPr="00D37832">
              <w:rPr>
                <w:rFonts w:eastAsia="Batang"/>
              </w:rPr>
              <w:t xml:space="preserve">  PDU address information</w:t>
            </w:r>
          </w:p>
        </w:tc>
        <w:tc>
          <w:tcPr>
            <w:tcW w:w="2267" w:type="dxa"/>
          </w:tcPr>
          <w:p w14:paraId="334300CD" w14:textId="77777777" w:rsidR="00C74AB6" w:rsidRPr="00D37832" w:rsidRDefault="00C74AB6" w:rsidP="00A91670">
            <w:pPr>
              <w:pStyle w:val="TAL"/>
            </w:pPr>
            <w:r w:rsidRPr="00D37832">
              <w:rPr>
                <w:rFonts w:eastAsia="Batang"/>
              </w:rPr>
              <w:t>IPv4 address</w:t>
            </w:r>
          </w:p>
        </w:tc>
        <w:tc>
          <w:tcPr>
            <w:tcW w:w="1694" w:type="dxa"/>
          </w:tcPr>
          <w:p w14:paraId="2C82826E" w14:textId="77777777" w:rsidR="00C74AB6" w:rsidRPr="00D37832" w:rsidDel="00CB55BC" w:rsidRDefault="00C74AB6" w:rsidP="00A91670">
            <w:pPr>
              <w:pStyle w:val="TAL"/>
            </w:pPr>
            <w:r w:rsidRPr="00D37832">
              <w:rPr>
                <w:rFonts w:eastAsia="Batang"/>
              </w:rPr>
              <w:t>The SS provides a valid IPv4 address</w:t>
            </w:r>
          </w:p>
        </w:tc>
        <w:tc>
          <w:tcPr>
            <w:tcW w:w="1254" w:type="dxa"/>
            <w:tcBorders>
              <w:top w:val="single" w:sz="4" w:space="0" w:color="auto"/>
              <w:bottom w:val="single" w:sz="4" w:space="0" w:color="auto"/>
            </w:tcBorders>
          </w:tcPr>
          <w:p w14:paraId="25D27427" w14:textId="77777777" w:rsidR="00C74AB6" w:rsidRPr="00D37832" w:rsidDel="00CB55BC" w:rsidRDefault="00C74AB6" w:rsidP="00A91670">
            <w:pPr>
              <w:pStyle w:val="TAL"/>
            </w:pPr>
            <w:r w:rsidRPr="00D37832">
              <w:rPr>
                <w:rFonts w:eastAsia="Batang"/>
              </w:rPr>
              <w:t>NOT IPv4-DHCP</w:t>
            </w:r>
          </w:p>
        </w:tc>
      </w:tr>
      <w:tr w:rsidR="00C74AB6" w:rsidRPr="00D37832" w14:paraId="1AD76A04" w14:textId="77777777" w:rsidTr="00A91670">
        <w:tblPrEx>
          <w:tblCellMar>
            <w:left w:w="108" w:type="dxa"/>
            <w:right w:w="108" w:type="dxa"/>
          </w:tblCellMar>
        </w:tblPrEx>
        <w:trPr>
          <w:gridBefore w:val="1"/>
          <w:wBefore w:w="15" w:type="dxa"/>
        </w:trPr>
        <w:tc>
          <w:tcPr>
            <w:tcW w:w="4508" w:type="dxa"/>
          </w:tcPr>
          <w:p w14:paraId="53C62C2D" w14:textId="77777777" w:rsidR="00C74AB6" w:rsidRPr="00D37832" w:rsidRDefault="00C74AB6" w:rsidP="00A91670">
            <w:pPr>
              <w:pStyle w:val="TAL"/>
            </w:pPr>
          </w:p>
        </w:tc>
        <w:tc>
          <w:tcPr>
            <w:tcW w:w="2267" w:type="dxa"/>
          </w:tcPr>
          <w:p w14:paraId="749997C8" w14:textId="77777777" w:rsidR="00C74AB6" w:rsidRPr="00D37832" w:rsidRDefault="00C74AB6" w:rsidP="00A91670">
            <w:pPr>
              <w:pStyle w:val="TAL"/>
            </w:pPr>
            <w:r w:rsidRPr="00D37832">
              <w:t>0.0.0.0</w:t>
            </w:r>
          </w:p>
        </w:tc>
        <w:tc>
          <w:tcPr>
            <w:tcW w:w="1694" w:type="dxa"/>
          </w:tcPr>
          <w:p w14:paraId="4360C0E7" w14:textId="77777777" w:rsidR="00C74AB6" w:rsidRPr="00D37832" w:rsidRDefault="00C74AB6" w:rsidP="00A91670">
            <w:pPr>
              <w:pStyle w:val="TAL"/>
            </w:pPr>
            <w:r w:rsidRPr="00D37832">
              <w:rPr>
                <w:rFonts w:eastAsia="Batang"/>
              </w:rPr>
              <w:t>DHCPv4 is to be used to allocate the IPv4 address</w:t>
            </w:r>
          </w:p>
        </w:tc>
        <w:tc>
          <w:tcPr>
            <w:tcW w:w="1254" w:type="dxa"/>
            <w:tcBorders>
              <w:top w:val="single" w:sz="4" w:space="0" w:color="auto"/>
              <w:bottom w:val="single" w:sz="4" w:space="0" w:color="auto"/>
            </w:tcBorders>
          </w:tcPr>
          <w:p w14:paraId="71D53176" w14:textId="77777777" w:rsidR="00C74AB6" w:rsidRPr="00D37832" w:rsidRDefault="00C74AB6" w:rsidP="00A91670">
            <w:pPr>
              <w:pStyle w:val="TAL"/>
              <w:rPr>
                <w:rFonts w:eastAsia="Batang"/>
              </w:rPr>
            </w:pPr>
            <w:r w:rsidRPr="00D37832">
              <w:rPr>
                <w:rFonts w:eastAsia="Batang"/>
              </w:rPr>
              <w:t>IPv4-DHCP</w:t>
            </w:r>
          </w:p>
        </w:tc>
      </w:tr>
      <w:tr w:rsidR="00C74AB6" w:rsidRPr="00D37832" w14:paraId="412FBBF4" w14:textId="77777777" w:rsidTr="00A91670">
        <w:tblPrEx>
          <w:tblCellMar>
            <w:left w:w="108" w:type="dxa"/>
            <w:right w:w="108" w:type="dxa"/>
          </w:tblCellMar>
        </w:tblPrEx>
        <w:trPr>
          <w:gridBefore w:val="1"/>
          <w:wBefore w:w="15" w:type="dxa"/>
        </w:trPr>
        <w:tc>
          <w:tcPr>
            <w:tcW w:w="4508" w:type="dxa"/>
          </w:tcPr>
          <w:p w14:paraId="550ACF87" w14:textId="77777777" w:rsidR="00C74AB6" w:rsidRPr="00D37832" w:rsidRDefault="00C74AB6" w:rsidP="00A91670">
            <w:pPr>
              <w:pStyle w:val="TAL"/>
            </w:pPr>
            <w:r w:rsidRPr="00D37832">
              <w:t>PDU address</w:t>
            </w:r>
          </w:p>
        </w:tc>
        <w:tc>
          <w:tcPr>
            <w:tcW w:w="2267" w:type="dxa"/>
          </w:tcPr>
          <w:p w14:paraId="1AC8511A" w14:textId="77777777" w:rsidR="00C74AB6" w:rsidRPr="00D37832" w:rsidRDefault="00C74AB6" w:rsidP="00A91670">
            <w:pPr>
              <w:pStyle w:val="TAL"/>
            </w:pPr>
          </w:p>
        </w:tc>
        <w:tc>
          <w:tcPr>
            <w:tcW w:w="1694" w:type="dxa"/>
          </w:tcPr>
          <w:p w14:paraId="11DC0ADF" w14:textId="77777777" w:rsidR="00C74AB6" w:rsidRPr="00D37832" w:rsidRDefault="00C74AB6" w:rsidP="00A91670">
            <w:pPr>
              <w:pStyle w:val="TAL"/>
            </w:pPr>
          </w:p>
        </w:tc>
        <w:tc>
          <w:tcPr>
            <w:tcW w:w="1254" w:type="dxa"/>
            <w:tcBorders>
              <w:bottom w:val="nil"/>
            </w:tcBorders>
          </w:tcPr>
          <w:p w14:paraId="4199B7DF" w14:textId="77777777" w:rsidR="00C74AB6" w:rsidRPr="00D37832" w:rsidRDefault="00C74AB6" w:rsidP="00A91670">
            <w:pPr>
              <w:pStyle w:val="TAL"/>
            </w:pPr>
            <w:r w:rsidRPr="00D37832">
              <w:rPr>
                <w:rFonts w:eastAsia="Batang"/>
              </w:rPr>
              <w:t>IPv6</w:t>
            </w:r>
          </w:p>
        </w:tc>
      </w:tr>
      <w:tr w:rsidR="00C74AB6" w:rsidRPr="00D37832" w:rsidDel="00CB55BC" w14:paraId="52DB12B0" w14:textId="77777777" w:rsidTr="00A91670">
        <w:tblPrEx>
          <w:tblCellMar>
            <w:left w:w="108" w:type="dxa"/>
            <w:right w:w="108" w:type="dxa"/>
          </w:tblCellMar>
        </w:tblPrEx>
        <w:trPr>
          <w:gridBefore w:val="1"/>
          <w:wBefore w:w="15" w:type="dxa"/>
        </w:trPr>
        <w:tc>
          <w:tcPr>
            <w:tcW w:w="4508" w:type="dxa"/>
          </w:tcPr>
          <w:p w14:paraId="5F4A6697" w14:textId="77777777" w:rsidR="00C74AB6" w:rsidRPr="00D37832" w:rsidRDefault="00C74AB6" w:rsidP="00A91670">
            <w:pPr>
              <w:pStyle w:val="TAL"/>
              <w:rPr>
                <w:lang w:eastAsia="zh-CN"/>
              </w:rPr>
            </w:pPr>
            <w:r w:rsidRPr="00D37832">
              <w:rPr>
                <w:rFonts w:eastAsia="Batang"/>
              </w:rPr>
              <w:t xml:space="preserve">  Length of PDU address contents</w:t>
            </w:r>
          </w:p>
        </w:tc>
        <w:tc>
          <w:tcPr>
            <w:tcW w:w="2267" w:type="dxa"/>
          </w:tcPr>
          <w:p w14:paraId="444E9EB9" w14:textId="77777777" w:rsidR="00C74AB6" w:rsidRPr="00D37832" w:rsidRDefault="00C74AB6" w:rsidP="00A91670">
            <w:pPr>
              <w:pStyle w:val="TAL"/>
            </w:pPr>
            <w:r w:rsidRPr="00D37832">
              <w:rPr>
                <w:rFonts w:eastAsia="Batang"/>
              </w:rPr>
              <w:t>9 octets</w:t>
            </w:r>
          </w:p>
        </w:tc>
        <w:tc>
          <w:tcPr>
            <w:tcW w:w="1694" w:type="dxa"/>
          </w:tcPr>
          <w:p w14:paraId="172C0051" w14:textId="77777777" w:rsidR="00C74AB6" w:rsidRPr="00D37832" w:rsidDel="00CB55BC" w:rsidRDefault="00C74AB6" w:rsidP="00A91670">
            <w:pPr>
              <w:pStyle w:val="TAL"/>
            </w:pPr>
          </w:p>
        </w:tc>
        <w:tc>
          <w:tcPr>
            <w:tcW w:w="1254" w:type="dxa"/>
            <w:tcBorders>
              <w:top w:val="nil"/>
              <w:bottom w:val="nil"/>
            </w:tcBorders>
          </w:tcPr>
          <w:p w14:paraId="0E14E67D" w14:textId="77777777" w:rsidR="00C74AB6" w:rsidRPr="00D37832" w:rsidDel="00CB55BC" w:rsidRDefault="00C74AB6" w:rsidP="00A91670">
            <w:pPr>
              <w:pStyle w:val="TAL"/>
            </w:pPr>
          </w:p>
        </w:tc>
      </w:tr>
      <w:tr w:rsidR="00C74AB6" w:rsidRPr="00D37832" w:rsidDel="00CB55BC" w14:paraId="3556D4EF" w14:textId="77777777" w:rsidTr="00A91670">
        <w:tblPrEx>
          <w:tblCellMar>
            <w:left w:w="108" w:type="dxa"/>
            <w:right w:w="108" w:type="dxa"/>
          </w:tblCellMar>
        </w:tblPrEx>
        <w:trPr>
          <w:gridBefore w:val="1"/>
          <w:wBefore w:w="15" w:type="dxa"/>
        </w:trPr>
        <w:tc>
          <w:tcPr>
            <w:tcW w:w="4508" w:type="dxa"/>
          </w:tcPr>
          <w:p w14:paraId="3968DC81" w14:textId="77777777" w:rsidR="00C74AB6" w:rsidRPr="00D37832" w:rsidRDefault="00C74AB6" w:rsidP="00A91670">
            <w:pPr>
              <w:pStyle w:val="TAL"/>
              <w:rPr>
                <w:lang w:eastAsia="zh-CN"/>
              </w:rPr>
            </w:pPr>
            <w:r w:rsidRPr="00D37832">
              <w:rPr>
                <w:rFonts w:eastAsia="Batang"/>
              </w:rPr>
              <w:t xml:space="preserve">  PDU type value</w:t>
            </w:r>
          </w:p>
        </w:tc>
        <w:tc>
          <w:tcPr>
            <w:tcW w:w="2267" w:type="dxa"/>
          </w:tcPr>
          <w:p w14:paraId="06E0104B" w14:textId="77777777" w:rsidR="00C74AB6" w:rsidRPr="00D37832" w:rsidRDefault="00C74AB6" w:rsidP="00A91670">
            <w:pPr>
              <w:pStyle w:val="TAL"/>
            </w:pPr>
            <w:r w:rsidRPr="00D37832">
              <w:rPr>
                <w:rFonts w:eastAsia="Batang"/>
              </w:rPr>
              <w:t>‘010’B</w:t>
            </w:r>
          </w:p>
        </w:tc>
        <w:tc>
          <w:tcPr>
            <w:tcW w:w="1694" w:type="dxa"/>
          </w:tcPr>
          <w:p w14:paraId="5CDDAF0A" w14:textId="77777777" w:rsidR="00C74AB6" w:rsidRPr="00D37832" w:rsidDel="00CB55BC" w:rsidRDefault="00C74AB6" w:rsidP="00A91670">
            <w:pPr>
              <w:pStyle w:val="TAL"/>
            </w:pPr>
            <w:r w:rsidRPr="00D37832">
              <w:rPr>
                <w:rFonts w:eastAsia="Batang"/>
              </w:rPr>
              <w:t>IPv6</w:t>
            </w:r>
          </w:p>
        </w:tc>
        <w:tc>
          <w:tcPr>
            <w:tcW w:w="1254" w:type="dxa"/>
            <w:tcBorders>
              <w:top w:val="nil"/>
              <w:bottom w:val="nil"/>
            </w:tcBorders>
          </w:tcPr>
          <w:p w14:paraId="3F90E966" w14:textId="77777777" w:rsidR="00C74AB6" w:rsidRPr="00D37832" w:rsidDel="00CB55BC" w:rsidRDefault="00C74AB6" w:rsidP="00A91670">
            <w:pPr>
              <w:pStyle w:val="TAL"/>
            </w:pPr>
          </w:p>
        </w:tc>
      </w:tr>
      <w:tr w:rsidR="00C74AB6" w:rsidRPr="00D37832" w:rsidDel="00CB55BC" w14:paraId="31A6A9BB" w14:textId="77777777" w:rsidTr="00A91670">
        <w:tblPrEx>
          <w:tblCellMar>
            <w:left w:w="108" w:type="dxa"/>
            <w:right w:w="108" w:type="dxa"/>
          </w:tblCellMar>
        </w:tblPrEx>
        <w:trPr>
          <w:gridBefore w:val="1"/>
          <w:wBefore w:w="15" w:type="dxa"/>
        </w:trPr>
        <w:tc>
          <w:tcPr>
            <w:tcW w:w="4508" w:type="dxa"/>
          </w:tcPr>
          <w:p w14:paraId="5F33975C" w14:textId="77777777" w:rsidR="00C74AB6" w:rsidRPr="00D37832" w:rsidRDefault="00C74AB6" w:rsidP="00A91670">
            <w:pPr>
              <w:pStyle w:val="TAL"/>
              <w:rPr>
                <w:lang w:eastAsia="zh-CN"/>
              </w:rPr>
            </w:pPr>
            <w:r w:rsidRPr="00D37832">
              <w:rPr>
                <w:rFonts w:eastAsia="Batang"/>
              </w:rPr>
              <w:t xml:space="preserve">  PDU address information</w:t>
            </w:r>
          </w:p>
        </w:tc>
        <w:tc>
          <w:tcPr>
            <w:tcW w:w="2267" w:type="dxa"/>
          </w:tcPr>
          <w:p w14:paraId="594289A6" w14:textId="77777777" w:rsidR="00C74AB6" w:rsidRPr="00D37832" w:rsidRDefault="00C74AB6" w:rsidP="00A91670">
            <w:pPr>
              <w:pStyle w:val="TAL"/>
            </w:pPr>
            <w:r w:rsidRPr="00D37832">
              <w:rPr>
                <w:rFonts w:eastAsia="Batang"/>
              </w:rPr>
              <w:t>IPv6 interface identifier</w:t>
            </w:r>
          </w:p>
        </w:tc>
        <w:tc>
          <w:tcPr>
            <w:tcW w:w="1694" w:type="dxa"/>
          </w:tcPr>
          <w:p w14:paraId="68A78E5A" w14:textId="77777777" w:rsidR="00C74AB6" w:rsidRPr="00D37832" w:rsidDel="00CB55BC" w:rsidRDefault="00C74AB6" w:rsidP="00A91670">
            <w:pPr>
              <w:pStyle w:val="TAL"/>
            </w:pPr>
            <w:r w:rsidRPr="00D37832">
              <w:rPr>
                <w:rFonts w:eastAsia="Batang"/>
              </w:rPr>
              <w:t>The SS provides a valid IPv6 interface identifier</w:t>
            </w:r>
          </w:p>
        </w:tc>
        <w:tc>
          <w:tcPr>
            <w:tcW w:w="1254" w:type="dxa"/>
            <w:tcBorders>
              <w:top w:val="nil"/>
              <w:bottom w:val="single" w:sz="4" w:space="0" w:color="auto"/>
            </w:tcBorders>
          </w:tcPr>
          <w:p w14:paraId="7F0D05DB" w14:textId="77777777" w:rsidR="00C74AB6" w:rsidRPr="00D37832" w:rsidDel="00CB55BC" w:rsidRDefault="00C74AB6" w:rsidP="00A91670">
            <w:pPr>
              <w:pStyle w:val="TAL"/>
            </w:pPr>
          </w:p>
        </w:tc>
      </w:tr>
      <w:tr w:rsidR="00C74AB6" w:rsidRPr="00D37832" w14:paraId="24D825D5" w14:textId="77777777" w:rsidTr="00A91670">
        <w:tblPrEx>
          <w:tblCellMar>
            <w:left w:w="108" w:type="dxa"/>
            <w:right w:w="108" w:type="dxa"/>
          </w:tblCellMar>
        </w:tblPrEx>
        <w:trPr>
          <w:gridBefore w:val="1"/>
          <w:wBefore w:w="15" w:type="dxa"/>
        </w:trPr>
        <w:tc>
          <w:tcPr>
            <w:tcW w:w="4508" w:type="dxa"/>
          </w:tcPr>
          <w:p w14:paraId="61CA387C" w14:textId="77777777" w:rsidR="00C74AB6" w:rsidRPr="00D37832" w:rsidRDefault="00C74AB6" w:rsidP="00A91670">
            <w:pPr>
              <w:pStyle w:val="TAL"/>
            </w:pPr>
            <w:r w:rsidRPr="00D37832">
              <w:t>PDU address</w:t>
            </w:r>
          </w:p>
        </w:tc>
        <w:tc>
          <w:tcPr>
            <w:tcW w:w="2267" w:type="dxa"/>
          </w:tcPr>
          <w:p w14:paraId="25E5C6D0" w14:textId="77777777" w:rsidR="00C74AB6" w:rsidRPr="00D37832" w:rsidRDefault="00C74AB6" w:rsidP="00A91670">
            <w:pPr>
              <w:pStyle w:val="TAL"/>
            </w:pPr>
          </w:p>
        </w:tc>
        <w:tc>
          <w:tcPr>
            <w:tcW w:w="1694" w:type="dxa"/>
          </w:tcPr>
          <w:p w14:paraId="7B08E443" w14:textId="77777777" w:rsidR="00C74AB6" w:rsidRPr="00D37832" w:rsidRDefault="00C74AB6" w:rsidP="00A91670">
            <w:pPr>
              <w:pStyle w:val="TAL"/>
            </w:pPr>
          </w:p>
        </w:tc>
        <w:tc>
          <w:tcPr>
            <w:tcW w:w="1254" w:type="dxa"/>
            <w:tcBorders>
              <w:bottom w:val="nil"/>
            </w:tcBorders>
          </w:tcPr>
          <w:p w14:paraId="1F29E237" w14:textId="77777777" w:rsidR="00C74AB6" w:rsidRPr="00D37832" w:rsidRDefault="00C74AB6" w:rsidP="00A91670">
            <w:pPr>
              <w:pStyle w:val="TAL"/>
            </w:pPr>
            <w:r w:rsidRPr="00D37832">
              <w:rPr>
                <w:rFonts w:eastAsia="Batang"/>
              </w:rPr>
              <w:t>IPv4v6</w:t>
            </w:r>
          </w:p>
        </w:tc>
      </w:tr>
      <w:tr w:rsidR="00C74AB6" w:rsidRPr="00D37832" w:rsidDel="00CB55BC" w14:paraId="2CEA7B64" w14:textId="77777777" w:rsidTr="00A91670">
        <w:tblPrEx>
          <w:tblCellMar>
            <w:left w:w="108" w:type="dxa"/>
            <w:right w:w="108" w:type="dxa"/>
          </w:tblCellMar>
        </w:tblPrEx>
        <w:trPr>
          <w:gridBefore w:val="1"/>
          <w:wBefore w:w="15" w:type="dxa"/>
        </w:trPr>
        <w:tc>
          <w:tcPr>
            <w:tcW w:w="4508" w:type="dxa"/>
          </w:tcPr>
          <w:p w14:paraId="13302BA8" w14:textId="77777777" w:rsidR="00C74AB6" w:rsidRPr="00D37832" w:rsidRDefault="00C74AB6" w:rsidP="00A91670">
            <w:pPr>
              <w:pStyle w:val="TAL"/>
              <w:rPr>
                <w:lang w:eastAsia="zh-CN"/>
              </w:rPr>
            </w:pPr>
            <w:r w:rsidRPr="00D37832">
              <w:rPr>
                <w:rFonts w:eastAsia="Batang"/>
              </w:rPr>
              <w:t xml:space="preserve">  Length of PDU address contents</w:t>
            </w:r>
          </w:p>
        </w:tc>
        <w:tc>
          <w:tcPr>
            <w:tcW w:w="2267" w:type="dxa"/>
          </w:tcPr>
          <w:p w14:paraId="3A078640" w14:textId="77777777" w:rsidR="00C74AB6" w:rsidRPr="00D37832" w:rsidRDefault="00C74AB6" w:rsidP="00A91670">
            <w:pPr>
              <w:pStyle w:val="TAL"/>
            </w:pPr>
            <w:r w:rsidRPr="00D37832">
              <w:rPr>
                <w:rFonts w:eastAsia="Batang"/>
              </w:rPr>
              <w:t>13 octets</w:t>
            </w:r>
          </w:p>
        </w:tc>
        <w:tc>
          <w:tcPr>
            <w:tcW w:w="1694" w:type="dxa"/>
          </w:tcPr>
          <w:p w14:paraId="4DB62442" w14:textId="77777777" w:rsidR="00C74AB6" w:rsidRPr="00D37832" w:rsidDel="00CB55BC" w:rsidRDefault="00C74AB6" w:rsidP="00A91670">
            <w:pPr>
              <w:pStyle w:val="TAL"/>
            </w:pPr>
          </w:p>
        </w:tc>
        <w:tc>
          <w:tcPr>
            <w:tcW w:w="1254" w:type="dxa"/>
            <w:tcBorders>
              <w:top w:val="nil"/>
              <w:bottom w:val="nil"/>
            </w:tcBorders>
          </w:tcPr>
          <w:p w14:paraId="5F99DE1A" w14:textId="77777777" w:rsidR="00C74AB6" w:rsidRPr="00D37832" w:rsidDel="00CB55BC" w:rsidRDefault="00C74AB6" w:rsidP="00A91670">
            <w:pPr>
              <w:pStyle w:val="TAL"/>
            </w:pPr>
          </w:p>
        </w:tc>
      </w:tr>
      <w:tr w:rsidR="00C74AB6" w:rsidRPr="00D37832" w:rsidDel="00CB55BC" w14:paraId="63326EFC" w14:textId="77777777" w:rsidTr="00A91670">
        <w:tblPrEx>
          <w:tblCellMar>
            <w:left w:w="108" w:type="dxa"/>
            <w:right w:w="108" w:type="dxa"/>
          </w:tblCellMar>
        </w:tblPrEx>
        <w:trPr>
          <w:gridBefore w:val="1"/>
          <w:wBefore w:w="15" w:type="dxa"/>
        </w:trPr>
        <w:tc>
          <w:tcPr>
            <w:tcW w:w="4508" w:type="dxa"/>
          </w:tcPr>
          <w:p w14:paraId="3A8C6D0A" w14:textId="77777777" w:rsidR="00C74AB6" w:rsidRPr="00D37832" w:rsidRDefault="00C74AB6" w:rsidP="00A91670">
            <w:pPr>
              <w:pStyle w:val="TAL"/>
              <w:rPr>
                <w:lang w:eastAsia="zh-CN"/>
              </w:rPr>
            </w:pPr>
            <w:r w:rsidRPr="00D37832">
              <w:rPr>
                <w:rFonts w:eastAsia="Batang"/>
              </w:rPr>
              <w:t xml:space="preserve">  PDU type value</w:t>
            </w:r>
          </w:p>
        </w:tc>
        <w:tc>
          <w:tcPr>
            <w:tcW w:w="2267" w:type="dxa"/>
          </w:tcPr>
          <w:p w14:paraId="383FFDF0" w14:textId="77777777" w:rsidR="00C74AB6" w:rsidRPr="00D37832" w:rsidRDefault="00C74AB6" w:rsidP="00A91670">
            <w:pPr>
              <w:pStyle w:val="TAL"/>
            </w:pPr>
            <w:r w:rsidRPr="00D37832">
              <w:rPr>
                <w:rFonts w:eastAsia="Batang"/>
              </w:rPr>
              <w:t>‘011’B</w:t>
            </w:r>
          </w:p>
        </w:tc>
        <w:tc>
          <w:tcPr>
            <w:tcW w:w="1694" w:type="dxa"/>
          </w:tcPr>
          <w:p w14:paraId="09FDA9D8" w14:textId="77777777" w:rsidR="00C74AB6" w:rsidRPr="00D37832" w:rsidDel="00CB55BC" w:rsidRDefault="00C74AB6" w:rsidP="00A91670">
            <w:pPr>
              <w:pStyle w:val="TAL"/>
            </w:pPr>
            <w:r w:rsidRPr="00D37832">
              <w:rPr>
                <w:rFonts w:eastAsia="Batang"/>
              </w:rPr>
              <w:t>IPv4v6</w:t>
            </w:r>
          </w:p>
        </w:tc>
        <w:tc>
          <w:tcPr>
            <w:tcW w:w="1254" w:type="dxa"/>
            <w:tcBorders>
              <w:top w:val="nil"/>
              <w:bottom w:val="nil"/>
            </w:tcBorders>
          </w:tcPr>
          <w:p w14:paraId="63698C26" w14:textId="77777777" w:rsidR="00C74AB6" w:rsidRPr="00D37832" w:rsidDel="00CB55BC" w:rsidRDefault="00C74AB6" w:rsidP="00A91670">
            <w:pPr>
              <w:pStyle w:val="TAL"/>
            </w:pPr>
          </w:p>
        </w:tc>
      </w:tr>
      <w:tr w:rsidR="00C74AB6" w:rsidRPr="00D37832" w:rsidDel="00CB55BC" w14:paraId="456EB197" w14:textId="77777777" w:rsidTr="00A91670">
        <w:tblPrEx>
          <w:tblCellMar>
            <w:left w:w="108" w:type="dxa"/>
            <w:right w:w="108" w:type="dxa"/>
          </w:tblCellMar>
        </w:tblPrEx>
        <w:trPr>
          <w:gridBefore w:val="1"/>
          <w:wBefore w:w="15" w:type="dxa"/>
        </w:trPr>
        <w:tc>
          <w:tcPr>
            <w:tcW w:w="4508" w:type="dxa"/>
            <w:tcBorders>
              <w:bottom w:val="single" w:sz="4" w:space="0" w:color="auto"/>
            </w:tcBorders>
          </w:tcPr>
          <w:p w14:paraId="20D8A9F1" w14:textId="77777777" w:rsidR="00C74AB6" w:rsidRPr="00D37832" w:rsidRDefault="00C74AB6" w:rsidP="00A91670">
            <w:pPr>
              <w:pStyle w:val="TAL"/>
              <w:rPr>
                <w:lang w:eastAsia="zh-CN"/>
              </w:rPr>
            </w:pPr>
            <w:r w:rsidRPr="00D37832">
              <w:rPr>
                <w:rFonts w:eastAsia="Batang"/>
              </w:rPr>
              <w:t xml:space="preserve">  PDU address information (Octets 4 to 11)</w:t>
            </w:r>
          </w:p>
        </w:tc>
        <w:tc>
          <w:tcPr>
            <w:tcW w:w="2267" w:type="dxa"/>
          </w:tcPr>
          <w:p w14:paraId="32FC47B6" w14:textId="77777777" w:rsidR="00C74AB6" w:rsidRPr="00D37832" w:rsidRDefault="00C74AB6" w:rsidP="00A91670">
            <w:pPr>
              <w:pStyle w:val="TAL"/>
            </w:pPr>
            <w:r w:rsidRPr="00D37832">
              <w:rPr>
                <w:rFonts w:eastAsia="Batang"/>
              </w:rPr>
              <w:t>IPv6 interface identifier</w:t>
            </w:r>
          </w:p>
        </w:tc>
        <w:tc>
          <w:tcPr>
            <w:tcW w:w="1694" w:type="dxa"/>
          </w:tcPr>
          <w:p w14:paraId="1357DDB2" w14:textId="77777777" w:rsidR="00C74AB6" w:rsidRPr="00D37832" w:rsidDel="00CB55BC" w:rsidRDefault="00C74AB6" w:rsidP="00A91670">
            <w:pPr>
              <w:pStyle w:val="TAL"/>
            </w:pPr>
            <w:r w:rsidRPr="00D37832">
              <w:t>The SS provides a valid IPv6 interface identifier</w:t>
            </w:r>
          </w:p>
        </w:tc>
        <w:tc>
          <w:tcPr>
            <w:tcW w:w="1254" w:type="dxa"/>
            <w:tcBorders>
              <w:top w:val="nil"/>
              <w:bottom w:val="single" w:sz="4" w:space="0" w:color="auto"/>
            </w:tcBorders>
          </w:tcPr>
          <w:p w14:paraId="2CE0C191" w14:textId="77777777" w:rsidR="00C74AB6" w:rsidRPr="00D37832" w:rsidDel="00CB55BC" w:rsidRDefault="00C74AB6" w:rsidP="00A91670">
            <w:pPr>
              <w:pStyle w:val="TAL"/>
            </w:pPr>
          </w:p>
        </w:tc>
      </w:tr>
      <w:tr w:rsidR="00C74AB6" w:rsidRPr="00D37832" w:rsidDel="00CB55BC" w14:paraId="63517F1D" w14:textId="77777777" w:rsidTr="00A91670">
        <w:tblPrEx>
          <w:tblCellMar>
            <w:left w:w="108" w:type="dxa"/>
            <w:right w:w="108" w:type="dxa"/>
          </w:tblCellMar>
        </w:tblPrEx>
        <w:trPr>
          <w:gridBefore w:val="1"/>
          <w:wBefore w:w="15" w:type="dxa"/>
        </w:trPr>
        <w:tc>
          <w:tcPr>
            <w:tcW w:w="4508" w:type="dxa"/>
            <w:tcBorders>
              <w:bottom w:val="nil"/>
            </w:tcBorders>
          </w:tcPr>
          <w:p w14:paraId="429FC67F" w14:textId="77777777" w:rsidR="00C74AB6" w:rsidRPr="00D37832" w:rsidRDefault="00C74AB6" w:rsidP="00A91670">
            <w:pPr>
              <w:pStyle w:val="TAL"/>
              <w:rPr>
                <w:lang w:eastAsia="zh-CN"/>
              </w:rPr>
            </w:pPr>
            <w:r w:rsidRPr="00D37832">
              <w:rPr>
                <w:rFonts w:eastAsia="Batang"/>
              </w:rPr>
              <w:t xml:space="preserve">  PDU address information (Octets 12 to 15)</w:t>
            </w:r>
          </w:p>
        </w:tc>
        <w:tc>
          <w:tcPr>
            <w:tcW w:w="2267" w:type="dxa"/>
          </w:tcPr>
          <w:p w14:paraId="068ECB69" w14:textId="77777777" w:rsidR="00C74AB6" w:rsidRPr="00D37832" w:rsidRDefault="00C74AB6" w:rsidP="00A91670">
            <w:pPr>
              <w:pStyle w:val="TAL"/>
            </w:pPr>
            <w:r w:rsidRPr="00D37832">
              <w:rPr>
                <w:rFonts w:eastAsia="Batang"/>
              </w:rPr>
              <w:t>IPv4 address</w:t>
            </w:r>
          </w:p>
        </w:tc>
        <w:tc>
          <w:tcPr>
            <w:tcW w:w="1694" w:type="dxa"/>
          </w:tcPr>
          <w:p w14:paraId="2F1E2362" w14:textId="77777777" w:rsidR="00C74AB6" w:rsidRPr="00D37832" w:rsidDel="00CB55BC" w:rsidRDefault="00C74AB6" w:rsidP="00A91670">
            <w:pPr>
              <w:pStyle w:val="TAL"/>
            </w:pPr>
            <w:r w:rsidRPr="00D37832">
              <w:t>The SS provides a valid IPv4 address</w:t>
            </w:r>
          </w:p>
        </w:tc>
        <w:tc>
          <w:tcPr>
            <w:tcW w:w="1254" w:type="dxa"/>
            <w:tcBorders>
              <w:top w:val="single" w:sz="4" w:space="0" w:color="auto"/>
              <w:bottom w:val="single" w:sz="4" w:space="0" w:color="auto"/>
            </w:tcBorders>
          </w:tcPr>
          <w:p w14:paraId="32402ED5" w14:textId="77777777" w:rsidR="00C74AB6" w:rsidRPr="00D37832" w:rsidDel="00CB55BC" w:rsidRDefault="00C74AB6" w:rsidP="00A91670">
            <w:pPr>
              <w:pStyle w:val="TAL"/>
            </w:pPr>
            <w:r w:rsidRPr="00D37832">
              <w:t>NOT IPv4-DHCP</w:t>
            </w:r>
          </w:p>
        </w:tc>
      </w:tr>
      <w:tr w:rsidR="00C74AB6" w:rsidRPr="00D37832" w:rsidDel="00CB55BC" w14:paraId="531DBEFC" w14:textId="77777777" w:rsidTr="00A91670">
        <w:tblPrEx>
          <w:tblCellMar>
            <w:left w:w="108" w:type="dxa"/>
            <w:right w:w="108" w:type="dxa"/>
          </w:tblCellMar>
        </w:tblPrEx>
        <w:trPr>
          <w:gridBefore w:val="1"/>
          <w:wBefore w:w="15" w:type="dxa"/>
        </w:trPr>
        <w:tc>
          <w:tcPr>
            <w:tcW w:w="4508" w:type="dxa"/>
            <w:tcBorders>
              <w:top w:val="nil"/>
            </w:tcBorders>
          </w:tcPr>
          <w:p w14:paraId="48865E4A" w14:textId="77777777" w:rsidR="00C74AB6" w:rsidRPr="00D37832" w:rsidRDefault="00C74AB6" w:rsidP="00A91670">
            <w:pPr>
              <w:pStyle w:val="TAL"/>
              <w:rPr>
                <w:lang w:eastAsia="zh-CN"/>
              </w:rPr>
            </w:pPr>
          </w:p>
        </w:tc>
        <w:tc>
          <w:tcPr>
            <w:tcW w:w="2267" w:type="dxa"/>
          </w:tcPr>
          <w:p w14:paraId="65DC2628" w14:textId="77777777" w:rsidR="00C74AB6" w:rsidRPr="00D37832" w:rsidRDefault="00C74AB6" w:rsidP="00A91670">
            <w:pPr>
              <w:pStyle w:val="TAL"/>
            </w:pPr>
            <w:r w:rsidRPr="00D37832">
              <w:t>0.0.0.0</w:t>
            </w:r>
          </w:p>
        </w:tc>
        <w:tc>
          <w:tcPr>
            <w:tcW w:w="1694" w:type="dxa"/>
          </w:tcPr>
          <w:p w14:paraId="49B0AE3D" w14:textId="77777777" w:rsidR="00C74AB6" w:rsidRPr="00D37832" w:rsidDel="00CB55BC" w:rsidRDefault="00C74AB6" w:rsidP="00A91670">
            <w:pPr>
              <w:pStyle w:val="TAL"/>
            </w:pPr>
            <w:r w:rsidRPr="00D37832">
              <w:t>DHCPv4 is to be used to allocate the IPv4 address</w:t>
            </w:r>
          </w:p>
        </w:tc>
        <w:tc>
          <w:tcPr>
            <w:tcW w:w="1254" w:type="dxa"/>
            <w:tcBorders>
              <w:top w:val="single" w:sz="4" w:space="0" w:color="auto"/>
            </w:tcBorders>
          </w:tcPr>
          <w:p w14:paraId="1A192E9B" w14:textId="77777777" w:rsidR="00C74AB6" w:rsidRPr="00D37832" w:rsidDel="00CB55BC" w:rsidRDefault="00C74AB6" w:rsidP="00A91670">
            <w:pPr>
              <w:pStyle w:val="TAL"/>
            </w:pPr>
            <w:r w:rsidRPr="00D37832">
              <w:t>IPv4-DHCP</w:t>
            </w:r>
          </w:p>
        </w:tc>
      </w:tr>
      <w:tr w:rsidR="00C74AB6" w:rsidRPr="00D37832" w14:paraId="18B5F100" w14:textId="77777777" w:rsidTr="00A91670">
        <w:tblPrEx>
          <w:tblCellMar>
            <w:left w:w="108" w:type="dxa"/>
            <w:right w:w="108" w:type="dxa"/>
          </w:tblCellMar>
        </w:tblPrEx>
        <w:trPr>
          <w:gridBefore w:val="1"/>
          <w:wBefore w:w="15" w:type="dxa"/>
        </w:trPr>
        <w:tc>
          <w:tcPr>
            <w:tcW w:w="4508" w:type="dxa"/>
          </w:tcPr>
          <w:p w14:paraId="373498BF" w14:textId="77777777" w:rsidR="00C74AB6" w:rsidRPr="00D37832" w:rsidRDefault="00C74AB6" w:rsidP="00A91670">
            <w:pPr>
              <w:pStyle w:val="TAL"/>
            </w:pPr>
            <w:r w:rsidRPr="00D37832">
              <w:t>RQ timer value</w:t>
            </w:r>
          </w:p>
        </w:tc>
        <w:tc>
          <w:tcPr>
            <w:tcW w:w="2267" w:type="dxa"/>
          </w:tcPr>
          <w:p w14:paraId="77D4B0FF" w14:textId="77777777" w:rsidR="00C74AB6" w:rsidRPr="00D37832" w:rsidRDefault="00C74AB6" w:rsidP="00A91670">
            <w:pPr>
              <w:pStyle w:val="TAL"/>
            </w:pPr>
            <w:r w:rsidRPr="00D37832">
              <w:t>Not Present</w:t>
            </w:r>
          </w:p>
        </w:tc>
        <w:tc>
          <w:tcPr>
            <w:tcW w:w="1694" w:type="dxa"/>
          </w:tcPr>
          <w:p w14:paraId="35973022" w14:textId="77777777" w:rsidR="00C74AB6" w:rsidRPr="00D37832" w:rsidRDefault="00C74AB6" w:rsidP="00A91670">
            <w:pPr>
              <w:pStyle w:val="TAL"/>
            </w:pPr>
          </w:p>
        </w:tc>
        <w:tc>
          <w:tcPr>
            <w:tcW w:w="1254" w:type="dxa"/>
          </w:tcPr>
          <w:p w14:paraId="041E47D2" w14:textId="77777777" w:rsidR="00C74AB6" w:rsidRPr="00D37832" w:rsidRDefault="00C74AB6" w:rsidP="00A91670">
            <w:pPr>
              <w:pStyle w:val="TAL"/>
            </w:pPr>
          </w:p>
        </w:tc>
      </w:tr>
      <w:tr w:rsidR="00C74AB6" w:rsidRPr="00D37832" w14:paraId="157F38AA" w14:textId="77777777" w:rsidTr="00A91670">
        <w:tblPrEx>
          <w:tblCellMar>
            <w:left w:w="108" w:type="dxa"/>
            <w:right w:w="108" w:type="dxa"/>
          </w:tblCellMar>
        </w:tblPrEx>
        <w:trPr>
          <w:gridBefore w:val="1"/>
          <w:wBefore w:w="15" w:type="dxa"/>
        </w:trPr>
        <w:tc>
          <w:tcPr>
            <w:tcW w:w="4508" w:type="dxa"/>
          </w:tcPr>
          <w:p w14:paraId="16EB38D6" w14:textId="77777777" w:rsidR="00C74AB6" w:rsidRPr="00D37832" w:rsidRDefault="00C74AB6" w:rsidP="00A91670">
            <w:pPr>
              <w:pStyle w:val="TAL"/>
            </w:pPr>
            <w:r w:rsidRPr="00D37832">
              <w:t>S-NSSAI</w:t>
            </w:r>
          </w:p>
        </w:tc>
        <w:tc>
          <w:tcPr>
            <w:tcW w:w="2267" w:type="dxa"/>
          </w:tcPr>
          <w:p w14:paraId="58F0272F" w14:textId="77777777" w:rsidR="00C74AB6" w:rsidRPr="00D37832" w:rsidRDefault="00C74AB6" w:rsidP="00A91670">
            <w:pPr>
              <w:pStyle w:val="TAL"/>
            </w:pPr>
          </w:p>
        </w:tc>
        <w:tc>
          <w:tcPr>
            <w:tcW w:w="1694" w:type="dxa"/>
          </w:tcPr>
          <w:p w14:paraId="101C0DD2" w14:textId="77777777" w:rsidR="00C74AB6" w:rsidRPr="00D37832" w:rsidRDefault="00C74AB6" w:rsidP="00A91670">
            <w:pPr>
              <w:pStyle w:val="TAL"/>
            </w:pPr>
          </w:p>
        </w:tc>
        <w:tc>
          <w:tcPr>
            <w:tcW w:w="1254" w:type="dxa"/>
          </w:tcPr>
          <w:p w14:paraId="1F4AD94E" w14:textId="77777777" w:rsidR="00C74AB6" w:rsidRPr="00D37832" w:rsidRDefault="00C74AB6" w:rsidP="00A91670">
            <w:pPr>
              <w:pStyle w:val="TAL"/>
            </w:pPr>
          </w:p>
        </w:tc>
      </w:tr>
      <w:tr w:rsidR="00C74AB6" w:rsidRPr="00D37832" w14:paraId="0E6FC7C2" w14:textId="77777777" w:rsidTr="00A91670">
        <w:tblPrEx>
          <w:tblCellMar>
            <w:left w:w="108" w:type="dxa"/>
            <w:right w:w="108" w:type="dxa"/>
          </w:tblCellMar>
        </w:tblPrEx>
        <w:trPr>
          <w:gridBefore w:val="1"/>
          <w:wBefore w:w="15" w:type="dxa"/>
        </w:trPr>
        <w:tc>
          <w:tcPr>
            <w:tcW w:w="4508" w:type="dxa"/>
          </w:tcPr>
          <w:p w14:paraId="4CAD957E" w14:textId="77777777" w:rsidR="00C74AB6" w:rsidRPr="00D37832" w:rsidRDefault="00C74AB6" w:rsidP="00A91670">
            <w:pPr>
              <w:pStyle w:val="TAL"/>
            </w:pPr>
            <w:r w:rsidRPr="00D37832">
              <w:t xml:space="preserve">  Length of S-NSSAI contents</w:t>
            </w:r>
          </w:p>
        </w:tc>
        <w:tc>
          <w:tcPr>
            <w:tcW w:w="2267" w:type="dxa"/>
          </w:tcPr>
          <w:p w14:paraId="3A4CE468" w14:textId="77777777" w:rsidR="00C74AB6" w:rsidRPr="00D37832" w:rsidRDefault="00C74AB6" w:rsidP="00A91670">
            <w:pPr>
              <w:pStyle w:val="TAL"/>
            </w:pPr>
            <w:r w:rsidRPr="00D37832">
              <w:t>‘0000 0001’B</w:t>
            </w:r>
          </w:p>
        </w:tc>
        <w:tc>
          <w:tcPr>
            <w:tcW w:w="1694" w:type="dxa"/>
          </w:tcPr>
          <w:p w14:paraId="32E33742" w14:textId="77777777" w:rsidR="00C74AB6" w:rsidRPr="00D37832" w:rsidRDefault="00C74AB6" w:rsidP="00A91670">
            <w:pPr>
              <w:pStyle w:val="TAL"/>
            </w:pPr>
            <w:r w:rsidRPr="00D37832">
              <w:t>SST</w:t>
            </w:r>
          </w:p>
        </w:tc>
        <w:tc>
          <w:tcPr>
            <w:tcW w:w="1254" w:type="dxa"/>
          </w:tcPr>
          <w:p w14:paraId="51CBB1C6" w14:textId="77777777" w:rsidR="00C74AB6" w:rsidRPr="00D37832" w:rsidRDefault="00C74AB6" w:rsidP="00A91670">
            <w:pPr>
              <w:pStyle w:val="TAL"/>
            </w:pPr>
          </w:p>
        </w:tc>
      </w:tr>
      <w:tr w:rsidR="00C74AB6" w:rsidRPr="00D37832" w14:paraId="6A6540E9" w14:textId="77777777" w:rsidTr="00A91670">
        <w:tblPrEx>
          <w:tblCellMar>
            <w:left w:w="108" w:type="dxa"/>
            <w:right w:w="108" w:type="dxa"/>
          </w:tblCellMar>
        </w:tblPrEx>
        <w:trPr>
          <w:gridBefore w:val="1"/>
          <w:wBefore w:w="15" w:type="dxa"/>
        </w:trPr>
        <w:tc>
          <w:tcPr>
            <w:tcW w:w="4508" w:type="dxa"/>
          </w:tcPr>
          <w:p w14:paraId="714F143F" w14:textId="77777777" w:rsidR="00C74AB6" w:rsidRPr="00D37832" w:rsidRDefault="00C74AB6" w:rsidP="00A91670">
            <w:pPr>
              <w:pStyle w:val="TAL"/>
            </w:pPr>
            <w:r w:rsidRPr="00D37832">
              <w:t xml:space="preserve">  SST</w:t>
            </w:r>
          </w:p>
        </w:tc>
        <w:tc>
          <w:tcPr>
            <w:tcW w:w="2267" w:type="dxa"/>
          </w:tcPr>
          <w:p w14:paraId="01C8ACA0" w14:textId="77777777" w:rsidR="00C74AB6" w:rsidRPr="00D37832" w:rsidRDefault="00C74AB6" w:rsidP="00A91670">
            <w:pPr>
              <w:pStyle w:val="TAL"/>
            </w:pPr>
            <w:r w:rsidRPr="00D37832">
              <w:t>‘0000 0001’B</w:t>
            </w:r>
          </w:p>
        </w:tc>
        <w:tc>
          <w:tcPr>
            <w:tcW w:w="1694" w:type="dxa"/>
          </w:tcPr>
          <w:p w14:paraId="0A9333CB" w14:textId="77777777" w:rsidR="00C74AB6" w:rsidRPr="00D37832" w:rsidRDefault="00C74AB6" w:rsidP="00A91670">
            <w:pPr>
              <w:pStyle w:val="TAL"/>
            </w:pPr>
            <w:r w:rsidRPr="00D37832">
              <w:t>SST value 1 (eMBB)</w:t>
            </w:r>
          </w:p>
        </w:tc>
        <w:tc>
          <w:tcPr>
            <w:tcW w:w="1254" w:type="dxa"/>
          </w:tcPr>
          <w:p w14:paraId="4C36B908" w14:textId="77777777" w:rsidR="00C74AB6" w:rsidRPr="00D37832" w:rsidRDefault="00C74AB6" w:rsidP="00A91670">
            <w:pPr>
              <w:pStyle w:val="TAL"/>
            </w:pPr>
            <w:r w:rsidRPr="00D37832">
              <w:t>SST_eMBB</w:t>
            </w:r>
          </w:p>
        </w:tc>
      </w:tr>
      <w:tr w:rsidR="00C74AB6" w:rsidRPr="00D37832" w14:paraId="00461DBC" w14:textId="77777777" w:rsidTr="00A91670">
        <w:tblPrEx>
          <w:tblCellMar>
            <w:left w:w="108" w:type="dxa"/>
            <w:right w:w="108" w:type="dxa"/>
          </w:tblCellMar>
        </w:tblPrEx>
        <w:trPr>
          <w:gridBefore w:val="1"/>
          <w:wBefore w:w="15" w:type="dxa"/>
        </w:trPr>
        <w:tc>
          <w:tcPr>
            <w:tcW w:w="4508" w:type="dxa"/>
          </w:tcPr>
          <w:p w14:paraId="49781378" w14:textId="77777777" w:rsidR="00C74AB6" w:rsidRPr="00D37832" w:rsidRDefault="00C74AB6" w:rsidP="00A91670">
            <w:pPr>
              <w:pStyle w:val="TAL"/>
            </w:pPr>
            <w:r w:rsidRPr="00D37832">
              <w:t xml:space="preserve">  SST</w:t>
            </w:r>
          </w:p>
        </w:tc>
        <w:tc>
          <w:tcPr>
            <w:tcW w:w="2267" w:type="dxa"/>
          </w:tcPr>
          <w:p w14:paraId="1E8FC0DB" w14:textId="77777777" w:rsidR="00C74AB6" w:rsidRPr="00D37832" w:rsidRDefault="00C74AB6" w:rsidP="00A91670">
            <w:pPr>
              <w:pStyle w:val="TAL"/>
            </w:pPr>
            <w:r w:rsidRPr="00D37832">
              <w:t>‘0000 0010’B</w:t>
            </w:r>
          </w:p>
        </w:tc>
        <w:tc>
          <w:tcPr>
            <w:tcW w:w="1694" w:type="dxa"/>
          </w:tcPr>
          <w:p w14:paraId="0BE6585F" w14:textId="77777777" w:rsidR="00C74AB6" w:rsidRPr="00D37832" w:rsidRDefault="00C74AB6" w:rsidP="00A91670">
            <w:pPr>
              <w:pStyle w:val="TAL"/>
            </w:pPr>
            <w:r w:rsidRPr="00D37832">
              <w:t>SST value 2 (URLLC)</w:t>
            </w:r>
          </w:p>
        </w:tc>
        <w:tc>
          <w:tcPr>
            <w:tcW w:w="1254" w:type="dxa"/>
          </w:tcPr>
          <w:p w14:paraId="1ED8DA94" w14:textId="77777777" w:rsidR="00C74AB6" w:rsidRPr="00D37832" w:rsidRDefault="00C74AB6" w:rsidP="00A91670">
            <w:pPr>
              <w:pStyle w:val="TAL"/>
            </w:pPr>
            <w:r w:rsidRPr="00D37832">
              <w:t>SST_URLLC</w:t>
            </w:r>
          </w:p>
        </w:tc>
      </w:tr>
      <w:tr w:rsidR="00C74AB6" w:rsidRPr="00D37832" w14:paraId="333D4F50" w14:textId="77777777" w:rsidTr="00A91670">
        <w:tblPrEx>
          <w:tblCellMar>
            <w:left w:w="108" w:type="dxa"/>
            <w:right w:w="108" w:type="dxa"/>
          </w:tblCellMar>
        </w:tblPrEx>
        <w:trPr>
          <w:gridBefore w:val="1"/>
          <w:wBefore w:w="15" w:type="dxa"/>
        </w:trPr>
        <w:tc>
          <w:tcPr>
            <w:tcW w:w="4508" w:type="dxa"/>
          </w:tcPr>
          <w:p w14:paraId="1CEF7118" w14:textId="77777777" w:rsidR="00C74AB6" w:rsidRPr="00D37832" w:rsidRDefault="00C74AB6" w:rsidP="00A91670">
            <w:pPr>
              <w:pStyle w:val="TAL"/>
            </w:pPr>
            <w:r w:rsidRPr="00D37832">
              <w:t xml:space="preserve">  SST</w:t>
            </w:r>
          </w:p>
        </w:tc>
        <w:tc>
          <w:tcPr>
            <w:tcW w:w="2267" w:type="dxa"/>
          </w:tcPr>
          <w:p w14:paraId="28D25740" w14:textId="77777777" w:rsidR="00C74AB6" w:rsidRPr="00D37832" w:rsidRDefault="00C74AB6" w:rsidP="00A91670">
            <w:pPr>
              <w:pStyle w:val="TAL"/>
            </w:pPr>
            <w:r w:rsidRPr="00D37832">
              <w:t>‘0000 0011’B</w:t>
            </w:r>
          </w:p>
        </w:tc>
        <w:tc>
          <w:tcPr>
            <w:tcW w:w="1694" w:type="dxa"/>
          </w:tcPr>
          <w:p w14:paraId="2869F696" w14:textId="77777777" w:rsidR="00C74AB6" w:rsidRPr="00D37832" w:rsidRDefault="00C74AB6" w:rsidP="00A91670">
            <w:pPr>
              <w:pStyle w:val="TAL"/>
            </w:pPr>
            <w:r w:rsidRPr="00D37832">
              <w:t>SST value 3 (MIoT)</w:t>
            </w:r>
          </w:p>
        </w:tc>
        <w:tc>
          <w:tcPr>
            <w:tcW w:w="1254" w:type="dxa"/>
          </w:tcPr>
          <w:p w14:paraId="0425A526" w14:textId="77777777" w:rsidR="00C74AB6" w:rsidRPr="00D37832" w:rsidRDefault="00C74AB6" w:rsidP="00A91670">
            <w:pPr>
              <w:pStyle w:val="TAL"/>
            </w:pPr>
            <w:r w:rsidRPr="00D37832">
              <w:t>SST_MIoT</w:t>
            </w:r>
          </w:p>
        </w:tc>
      </w:tr>
      <w:tr w:rsidR="00C74AB6" w:rsidRPr="00D37832" w14:paraId="784B675C" w14:textId="77777777" w:rsidTr="00A91670">
        <w:tblPrEx>
          <w:tblCellMar>
            <w:left w:w="108" w:type="dxa"/>
            <w:right w:w="108" w:type="dxa"/>
          </w:tblCellMar>
        </w:tblPrEx>
        <w:trPr>
          <w:gridBefore w:val="1"/>
          <w:wBefore w:w="15" w:type="dxa"/>
        </w:trPr>
        <w:tc>
          <w:tcPr>
            <w:tcW w:w="4508" w:type="dxa"/>
          </w:tcPr>
          <w:p w14:paraId="521885DB" w14:textId="77777777" w:rsidR="00C74AB6" w:rsidRPr="00D37832" w:rsidRDefault="00C74AB6" w:rsidP="00A91670">
            <w:pPr>
              <w:pStyle w:val="TAL"/>
            </w:pPr>
            <w:r w:rsidRPr="00D37832">
              <w:t xml:space="preserve">  SST</w:t>
            </w:r>
          </w:p>
        </w:tc>
        <w:tc>
          <w:tcPr>
            <w:tcW w:w="2267" w:type="dxa"/>
          </w:tcPr>
          <w:p w14:paraId="11D3FB94" w14:textId="77777777" w:rsidR="00C74AB6" w:rsidRPr="00D37832" w:rsidRDefault="00C74AB6" w:rsidP="00A91670">
            <w:pPr>
              <w:pStyle w:val="TAL"/>
            </w:pPr>
            <w:r w:rsidRPr="00D37832">
              <w:t>‘0000 0100’B</w:t>
            </w:r>
          </w:p>
        </w:tc>
        <w:tc>
          <w:tcPr>
            <w:tcW w:w="1694" w:type="dxa"/>
          </w:tcPr>
          <w:p w14:paraId="0C670827" w14:textId="77777777" w:rsidR="00C74AB6" w:rsidRPr="00D37832" w:rsidRDefault="00C74AB6" w:rsidP="00A91670">
            <w:pPr>
              <w:pStyle w:val="TAL"/>
            </w:pPr>
            <w:r w:rsidRPr="00D37832">
              <w:t>SST value 4 (V2X)</w:t>
            </w:r>
          </w:p>
        </w:tc>
        <w:tc>
          <w:tcPr>
            <w:tcW w:w="1254" w:type="dxa"/>
          </w:tcPr>
          <w:p w14:paraId="67B07A29" w14:textId="77777777" w:rsidR="00C74AB6" w:rsidRPr="00D37832" w:rsidRDefault="00C74AB6" w:rsidP="00A91670">
            <w:pPr>
              <w:pStyle w:val="TAL"/>
            </w:pPr>
            <w:r w:rsidRPr="00D37832">
              <w:t>SST_V2X</w:t>
            </w:r>
          </w:p>
        </w:tc>
      </w:tr>
      <w:tr w:rsidR="00C74AB6" w:rsidRPr="00D37832" w14:paraId="7D111AAF" w14:textId="77777777" w:rsidTr="00A91670">
        <w:tblPrEx>
          <w:tblCellMar>
            <w:left w:w="108" w:type="dxa"/>
            <w:right w:w="108" w:type="dxa"/>
          </w:tblCellMar>
        </w:tblPrEx>
        <w:trPr>
          <w:gridBefore w:val="1"/>
          <w:wBefore w:w="15" w:type="dxa"/>
        </w:trPr>
        <w:tc>
          <w:tcPr>
            <w:tcW w:w="4508" w:type="dxa"/>
          </w:tcPr>
          <w:p w14:paraId="7FC926E9" w14:textId="77777777" w:rsidR="00C74AB6" w:rsidRPr="00D37832" w:rsidRDefault="00C74AB6" w:rsidP="00A91670">
            <w:pPr>
              <w:pStyle w:val="TAL"/>
            </w:pPr>
            <w:r w:rsidRPr="00D37832">
              <w:t>Always-on PDU session indication</w:t>
            </w:r>
          </w:p>
        </w:tc>
        <w:tc>
          <w:tcPr>
            <w:tcW w:w="2267" w:type="dxa"/>
          </w:tcPr>
          <w:p w14:paraId="62E6A776" w14:textId="77777777" w:rsidR="00C74AB6" w:rsidRPr="00D37832" w:rsidRDefault="00C74AB6" w:rsidP="00A91670">
            <w:pPr>
              <w:pStyle w:val="TAL"/>
            </w:pPr>
            <w:r w:rsidRPr="00D37832">
              <w:t>Not Present</w:t>
            </w:r>
          </w:p>
        </w:tc>
        <w:tc>
          <w:tcPr>
            <w:tcW w:w="1694" w:type="dxa"/>
          </w:tcPr>
          <w:p w14:paraId="45B34C95" w14:textId="77777777" w:rsidR="00C74AB6" w:rsidRPr="00D37832" w:rsidRDefault="00C74AB6" w:rsidP="00A91670">
            <w:pPr>
              <w:pStyle w:val="TAL"/>
            </w:pPr>
          </w:p>
        </w:tc>
        <w:tc>
          <w:tcPr>
            <w:tcW w:w="1254" w:type="dxa"/>
          </w:tcPr>
          <w:p w14:paraId="0A8DCD7E" w14:textId="77777777" w:rsidR="00C74AB6" w:rsidRPr="00D37832" w:rsidRDefault="00C74AB6" w:rsidP="00A91670">
            <w:pPr>
              <w:pStyle w:val="TAL"/>
            </w:pPr>
          </w:p>
        </w:tc>
      </w:tr>
      <w:tr w:rsidR="00C74AB6" w:rsidRPr="00D37832" w14:paraId="0E6C9FBB" w14:textId="77777777" w:rsidTr="00A91670">
        <w:tblPrEx>
          <w:tblCellMar>
            <w:left w:w="108" w:type="dxa"/>
            <w:right w:w="108" w:type="dxa"/>
          </w:tblCellMar>
        </w:tblPrEx>
        <w:trPr>
          <w:gridBefore w:val="1"/>
          <w:wBefore w:w="15" w:type="dxa"/>
        </w:trPr>
        <w:tc>
          <w:tcPr>
            <w:tcW w:w="4508" w:type="dxa"/>
          </w:tcPr>
          <w:p w14:paraId="1439A975" w14:textId="77777777" w:rsidR="00C74AB6" w:rsidRPr="00D37832" w:rsidRDefault="00C74AB6" w:rsidP="00A91670">
            <w:pPr>
              <w:pStyle w:val="TAL"/>
            </w:pPr>
            <w:r w:rsidRPr="00D37832">
              <w:t>Always-on PDU session indication</w:t>
            </w:r>
          </w:p>
        </w:tc>
        <w:tc>
          <w:tcPr>
            <w:tcW w:w="2267" w:type="dxa"/>
          </w:tcPr>
          <w:p w14:paraId="0326A6FA" w14:textId="77777777" w:rsidR="00C74AB6" w:rsidRPr="00D37832" w:rsidRDefault="00C74AB6" w:rsidP="00A91670">
            <w:pPr>
              <w:pStyle w:val="TAL"/>
            </w:pPr>
          </w:p>
        </w:tc>
        <w:tc>
          <w:tcPr>
            <w:tcW w:w="1694" w:type="dxa"/>
          </w:tcPr>
          <w:p w14:paraId="7CE08482" w14:textId="77777777" w:rsidR="00C74AB6" w:rsidRPr="00D37832" w:rsidRDefault="00C74AB6" w:rsidP="00A91670">
            <w:pPr>
              <w:pStyle w:val="TAL"/>
            </w:pPr>
          </w:p>
        </w:tc>
        <w:tc>
          <w:tcPr>
            <w:tcW w:w="1254" w:type="dxa"/>
          </w:tcPr>
          <w:p w14:paraId="4C485834" w14:textId="77777777" w:rsidR="00C74AB6" w:rsidRPr="00D37832" w:rsidRDefault="00C74AB6" w:rsidP="00A91670">
            <w:pPr>
              <w:pStyle w:val="TAL"/>
            </w:pPr>
          </w:p>
        </w:tc>
      </w:tr>
      <w:tr w:rsidR="00C74AB6" w:rsidRPr="00D37832" w14:paraId="3B5D4046" w14:textId="77777777" w:rsidTr="00A91670">
        <w:tblPrEx>
          <w:tblCellMar>
            <w:left w:w="108" w:type="dxa"/>
            <w:right w:w="108" w:type="dxa"/>
          </w:tblCellMar>
        </w:tblPrEx>
        <w:trPr>
          <w:gridBefore w:val="1"/>
          <w:wBefore w:w="15" w:type="dxa"/>
        </w:trPr>
        <w:tc>
          <w:tcPr>
            <w:tcW w:w="4508" w:type="dxa"/>
          </w:tcPr>
          <w:p w14:paraId="78387E6E" w14:textId="77777777" w:rsidR="00C74AB6" w:rsidRPr="00D37832" w:rsidRDefault="00C74AB6" w:rsidP="00A91670">
            <w:pPr>
              <w:pStyle w:val="TAL"/>
            </w:pPr>
            <w:r w:rsidRPr="00D37832">
              <w:t xml:space="preserve">  APSI</w:t>
            </w:r>
          </w:p>
        </w:tc>
        <w:tc>
          <w:tcPr>
            <w:tcW w:w="2267" w:type="dxa"/>
          </w:tcPr>
          <w:p w14:paraId="2A573654" w14:textId="77777777" w:rsidR="00C74AB6" w:rsidRPr="00D37832" w:rsidRDefault="00C74AB6" w:rsidP="00A91670">
            <w:pPr>
              <w:pStyle w:val="TAL"/>
            </w:pPr>
            <w:r w:rsidRPr="00D37832">
              <w:t>‘0’B</w:t>
            </w:r>
          </w:p>
        </w:tc>
        <w:tc>
          <w:tcPr>
            <w:tcW w:w="1694" w:type="dxa"/>
          </w:tcPr>
          <w:p w14:paraId="6ECBEB6F" w14:textId="77777777" w:rsidR="00C74AB6" w:rsidRPr="00D37832" w:rsidRDefault="00C74AB6" w:rsidP="00A91670">
            <w:pPr>
              <w:pStyle w:val="TAL"/>
            </w:pPr>
            <w:r w:rsidRPr="00D37832">
              <w:t>Always-on PDU session not allowed</w:t>
            </w:r>
          </w:p>
        </w:tc>
        <w:tc>
          <w:tcPr>
            <w:tcW w:w="1254" w:type="dxa"/>
          </w:tcPr>
          <w:p w14:paraId="20140700" w14:textId="77777777" w:rsidR="00C74AB6" w:rsidRPr="00D37832" w:rsidRDefault="00C74AB6" w:rsidP="00A91670">
            <w:pPr>
              <w:pStyle w:val="TAL"/>
            </w:pPr>
            <w:r w:rsidRPr="00D37832">
              <w:t>Always_On_Requested</w:t>
            </w:r>
          </w:p>
        </w:tc>
      </w:tr>
      <w:tr w:rsidR="00C74AB6" w:rsidRPr="00D37832" w14:paraId="0712A9B5" w14:textId="77777777" w:rsidTr="00A91670">
        <w:tblPrEx>
          <w:tblCellMar>
            <w:left w:w="108" w:type="dxa"/>
            <w:right w:w="108" w:type="dxa"/>
          </w:tblCellMar>
        </w:tblPrEx>
        <w:trPr>
          <w:gridBefore w:val="1"/>
          <w:wBefore w:w="15" w:type="dxa"/>
        </w:trPr>
        <w:tc>
          <w:tcPr>
            <w:tcW w:w="4508" w:type="dxa"/>
          </w:tcPr>
          <w:p w14:paraId="03779CE4" w14:textId="77777777" w:rsidR="00C74AB6" w:rsidRPr="00D37832" w:rsidRDefault="00C74AB6" w:rsidP="00A91670">
            <w:pPr>
              <w:pStyle w:val="TAL"/>
            </w:pPr>
            <w:r w:rsidRPr="00D37832">
              <w:t xml:space="preserve">  APSI</w:t>
            </w:r>
          </w:p>
        </w:tc>
        <w:tc>
          <w:tcPr>
            <w:tcW w:w="2267" w:type="dxa"/>
          </w:tcPr>
          <w:p w14:paraId="1ECA9A0B" w14:textId="77777777" w:rsidR="00C74AB6" w:rsidRPr="00D37832" w:rsidRDefault="00C74AB6" w:rsidP="00A91670">
            <w:pPr>
              <w:pStyle w:val="TAL"/>
            </w:pPr>
            <w:r w:rsidRPr="00D37832">
              <w:t>‘1’B</w:t>
            </w:r>
          </w:p>
        </w:tc>
        <w:tc>
          <w:tcPr>
            <w:tcW w:w="1694" w:type="dxa"/>
          </w:tcPr>
          <w:p w14:paraId="5D8448D9" w14:textId="77777777" w:rsidR="00C74AB6" w:rsidRPr="00D37832" w:rsidRDefault="00C74AB6" w:rsidP="00A91670">
            <w:pPr>
              <w:pStyle w:val="TAL"/>
            </w:pPr>
            <w:r w:rsidRPr="00D37832">
              <w:t>Always-on PDU session required</w:t>
            </w:r>
          </w:p>
        </w:tc>
        <w:tc>
          <w:tcPr>
            <w:tcW w:w="1254" w:type="dxa"/>
          </w:tcPr>
          <w:p w14:paraId="36EB9728" w14:textId="77777777" w:rsidR="00C74AB6" w:rsidRPr="00D37832" w:rsidRDefault="00C74AB6" w:rsidP="00A91670">
            <w:pPr>
              <w:pStyle w:val="TAL"/>
            </w:pPr>
            <w:r w:rsidRPr="00D37832">
              <w:t>Always_On_Requested AND SST_URLLC</w:t>
            </w:r>
          </w:p>
        </w:tc>
      </w:tr>
      <w:tr w:rsidR="00C74AB6" w:rsidRPr="00D37832" w14:paraId="33701106" w14:textId="77777777" w:rsidTr="00A91670">
        <w:tblPrEx>
          <w:tblCellMar>
            <w:left w:w="108" w:type="dxa"/>
            <w:right w:w="108" w:type="dxa"/>
          </w:tblCellMar>
        </w:tblPrEx>
        <w:trPr>
          <w:gridBefore w:val="1"/>
          <w:wBefore w:w="15" w:type="dxa"/>
        </w:trPr>
        <w:tc>
          <w:tcPr>
            <w:tcW w:w="4508" w:type="dxa"/>
          </w:tcPr>
          <w:p w14:paraId="720545DD" w14:textId="77777777" w:rsidR="00C74AB6" w:rsidRPr="00D37832" w:rsidRDefault="00C74AB6" w:rsidP="00A91670">
            <w:pPr>
              <w:pStyle w:val="TAL"/>
            </w:pPr>
            <w:r w:rsidRPr="00D37832">
              <w:t>Mapped EPS bearer contexts</w:t>
            </w:r>
          </w:p>
        </w:tc>
        <w:tc>
          <w:tcPr>
            <w:tcW w:w="2267" w:type="dxa"/>
          </w:tcPr>
          <w:p w14:paraId="4F562991" w14:textId="77777777" w:rsidR="00C74AB6" w:rsidRPr="00D37832" w:rsidRDefault="00C74AB6" w:rsidP="00A91670">
            <w:pPr>
              <w:pStyle w:val="TAL"/>
            </w:pPr>
            <w:r w:rsidRPr="00D37832">
              <w:t>Not Present</w:t>
            </w:r>
          </w:p>
        </w:tc>
        <w:tc>
          <w:tcPr>
            <w:tcW w:w="1694" w:type="dxa"/>
          </w:tcPr>
          <w:p w14:paraId="37858A4D" w14:textId="77777777" w:rsidR="00C74AB6" w:rsidRPr="00D37832" w:rsidRDefault="00C74AB6" w:rsidP="00A91670">
            <w:pPr>
              <w:pStyle w:val="TAL"/>
            </w:pPr>
          </w:p>
        </w:tc>
        <w:tc>
          <w:tcPr>
            <w:tcW w:w="1254" w:type="dxa"/>
          </w:tcPr>
          <w:p w14:paraId="191771A9" w14:textId="77777777" w:rsidR="00C74AB6" w:rsidRPr="00D37832" w:rsidRDefault="00C74AB6" w:rsidP="00A91670">
            <w:pPr>
              <w:pStyle w:val="TAL"/>
            </w:pPr>
          </w:p>
        </w:tc>
      </w:tr>
      <w:tr w:rsidR="00C74AB6" w:rsidRPr="00D37832" w14:paraId="1A6099E7" w14:textId="77777777" w:rsidTr="00A91670">
        <w:tblPrEx>
          <w:tblCellMar>
            <w:left w:w="108" w:type="dxa"/>
            <w:right w:w="108" w:type="dxa"/>
          </w:tblCellMar>
        </w:tblPrEx>
        <w:trPr>
          <w:gridBefore w:val="1"/>
          <w:wBefore w:w="15" w:type="dxa"/>
        </w:trPr>
        <w:tc>
          <w:tcPr>
            <w:tcW w:w="4508" w:type="dxa"/>
          </w:tcPr>
          <w:p w14:paraId="6D49E898" w14:textId="77777777" w:rsidR="00C74AB6" w:rsidRPr="00D37832" w:rsidRDefault="00C74AB6" w:rsidP="00A91670">
            <w:pPr>
              <w:pStyle w:val="TAL"/>
            </w:pPr>
            <w:r w:rsidRPr="00D37832">
              <w:t>Mapped EPS bearer contexts</w:t>
            </w:r>
          </w:p>
        </w:tc>
        <w:tc>
          <w:tcPr>
            <w:tcW w:w="2267" w:type="dxa"/>
          </w:tcPr>
          <w:p w14:paraId="476D121E" w14:textId="77777777" w:rsidR="00C74AB6" w:rsidRPr="00D37832" w:rsidDel="00F160E1" w:rsidRDefault="00C74AB6" w:rsidP="00A91670">
            <w:pPr>
              <w:pStyle w:val="TAL"/>
            </w:pPr>
          </w:p>
        </w:tc>
        <w:tc>
          <w:tcPr>
            <w:tcW w:w="1694" w:type="dxa"/>
          </w:tcPr>
          <w:p w14:paraId="3E5CEF53" w14:textId="77777777" w:rsidR="00C74AB6" w:rsidRPr="00D37832" w:rsidRDefault="00C74AB6" w:rsidP="00A91670">
            <w:pPr>
              <w:pStyle w:val="TAL"/>
            </w:pPr>
          </w:p>
        </w:tc>
        <w:tc>
          <w:tcPr>
            <w:tcW w:w="1254" w:type="dxa"/>
          </w:tcPr>
          <w:p w14:paraId="0E56289C" w14:textId="77777777" w:rsidR="00C74AB6" w:rsidRPr="00D37832" w:rsidRDefault="00C74AB6" w:rsidP="00A91670">
            <w:pPr>
              <w:pStyle w:val="TAL"/>
            </w:pPr>
            <w:r w:rsidRPr="00D37832">
              <w:t>Interworking_with_EPS</w:t>
            </w:r>
          </w:p>
        </w:tc>
      </w:tr>
      <w:tr w:rsidR="00C74AB6" w:rsidRPr="00D37832" w14:paraId="07509512" w14:textId="77777777" w:rsidTr="00A91670">
        <w:tblPrEx>
          <w:tblCellMar>
            <w:left w:w="108" w:type="dxa"/>
            <w:right w:w="108" w:type="dxa"/>
          </w:tblCellMar>
        </w:tblPrEx>
        <w:trPr>
          <w:gridBefore w:val="1"/>
          <w:wBefore w:w="15" w:type="dxa"/>
        </w:trPr>
        <w:tc>
          <w:tcPr>
            <w:tcW w:w="4508" w:type="dxa"/>
          </w:tcPr>
          <w:p w14:paraId="06FCF35C" w14:textId="77777777" w:rsidR="00C74AB6" w:rsidRPr="00D37832" w:rsidRDefault="00C74AB6" w:rsidP="00A91670">
            <w:pPr>
              <w:pStyle w:val="TAL"/>
            </w:pPr>
            <w:r w:rsidRPr="00D37832">
              <w:t xml:space="preserve">  Mapped EPS bearer context</w:t>
            </w:r>
          </w:p>
        </w:tc>
        <w:tc>
          <w:tcPr>
            <w:tcW w:w="2267" w:type="dxa"/>
          </w:tcPr>
          <w:p w14:paraId="3110CBFE" w14:textId="77777777" w:rsidR="00C74AB6" w:rsidRPr="00D37832" w:rsidRDefault="00C74AB6" w:rsidP="00A91670">
            <w:pPr>
              <w:pStyle w:val="TAL"/>
            </w:pPr>
          </w:p>
        </w:tc>
        <w:tc>
          <w:tcPr>
            <w:tcW w:w="1694" w:type="dxa"/>
          </w:tcPr>
          <w:p w14:paraId="6C6E9242" w14:textId="77777777" w:rsidR="00C74AB6" w:rsidRPr="00D37832" w:rsidRDefault="00C74AB6" w:rsidP="00A91670">
            <w:pPr>
              <w:pStyle w:val="TAL"/>
            </w:pPr>
          </w:p>
        </w:tc>
        <w:tc>
          <w:tcPr>
            <w:tcW w:w="1254" w:type="dxa"/>
          </w:tcPr>
          <w:p w14:paraId="68EDD6A6" w14:textId="77777777" w:rsidR="00C74AB6" w:rsidRPr="00D37832" w:rsidRDefault="00C74AB6" w:rsidP="00A91670">
            <w:pPr>
              <w:pStyle w:val="TAL"/>
            </w:pPr>
          </w:p>
        </w:tc>
      </w:tr>
      <w:tr w:rsidR="00C74AB6" w:rsidRPr="00D37832" w14:paraId="736D3D24" w14:textId="77777777" w:rsidTr="00A91670">
        <w:tblPrEx>
          <w:tblCellMar>
            <w:left w:w="108" w:type="dxa"/>
            <w:right w:w="108" w:type="dxa"/>
          </w:tblCellMar>
        </w:tblPrEx>
        <w:trPr>
          <w:gridBefore w:val="1"/>
          <w:wBefore w:w="15" w:type="dxa"/>
        </w:trPr>
        <w:tc>
          <w:tcPr>
            <w:tcW w:w="4508" w:type="dxa"/>
          </w:tcPr>
          <w:p w14:paraId="39738332" w14:textId="77777777" w:rsidR="00C74AB6" w:rsidRPr="00D37832" w:rsidRDefault="00C74AB6" w:rsidP="00A91670">
            <w:pPr>
              <w:pStyle w:val="TAL"/>
            </w:pPr>
            <w:r w:rsidRPr="00D37832">
              <w:lastRenderedPageBreak/>
              <w:t xml:space="preserve">    EPS bearer identity</w:t>
            </w:r>
          </w:p>
        </w:tc>
        <w:tc>
          <w:tcPr>
            <w:tcW w:w="2267" w:type="dxa"/>
          </w:tcPr>
          <w:p w14:paraId="1F7CDCB9" w14:textId="77777777" w:rsidR="00C74AB6" w:rsidRPr="00D37832" w:rsidRDefault="00C74AB6" w:rsidP="00A91670">
            <w:pPr>
              <w:pStyle w:val="TAL"/>
            </w:pPr>
            <w:r w:rsidRPr="00D37832">
              <w:rPr>
                <w:rFonts w:eastAsia="MS PGothic"/>
              </w:rPr>
              <w:t xml:space="preserve">The same value as the one specified in the </w:t>
            </w:r>
            <w:r w:rsidRPr="00D37832">
              <w:t>Reference QoS flow referred to from the Reference QoS rule indicated in the IE Authorized QoS rules</w:t>
            </w:r>
          </w:p>
        </w:tc>
        <w:tc>
          <w:tcPr>
            <w:tcW w:w="1694" w:type="dxa"/>
          </w:tcPr>
          <w:p w14:paraId="142C6A98" w14:textId="77777777" w:rsidR="00C74AB6" w:rsidRPr="00D37832" w:rsidRDefault="00C74AB6" w:rsidP="00A91670">
            <w:pPr>
              <w:pStyle w:val="TAL"/>
            </w:pPr>
          </w:p>
        </w:tc>
        <w:tc>
          <w:tcPr>
            <w:tcW w:w="1254" w:type="dxa"/>
          </w:tcPr>
          <w:p w14:paraId="07020457" w14:textId="77777777" w:rsidR="00C74AB6" w:rsidRPr="00D37832" w:rsidRDefault="00C74AB6" w:rsidP="00A91670">
            <w:pPr>
              <w:pStyle w:val="TAL"/>
            </w:pPr>
          </w:p>
        </w:tc>
      </w:tr>
      <w:tr w:rsidR="00C74AB6" w:rsidRPr="00D37832" w14:paraId="2665F554" w14:textId="77777777" w:rsidTr="00A91670">
        <w:tblPrEx>
          <w:tblCellMar>
            <w:left w:w="108" w:type="dxa"/>
            <w:right w:w="108" w:type="dxa"/>
          </w:tblCellMar>
        </w:tblPrEx>
        <w:trPr>
          <w:gridBefore w:val="1"/>
          <w:wBefore w:w="15" w:type="dxa"/>
        </w:trPr>
        <w:tc>
          <w:tcPr>
            <w:tcW w:w="4508" w:type="dxa"/>
          </w:tcPr>
          <w:p w14:paraId="40CF8F7B" w14:textId="77777777" w:rsidR="00C74AB6" w:rsidRPr="00D37832" w:rsidRDefault="00C74AB6" w:rsidP="00A91670">
            <w:pPr>
              <w:pStyle w:val="TAL"/>
            </w:pPr>
            <w:r w:rsidRPr="00D37832">
              <w:t xml:space="preserve">    Operation code</w:t>
            </w:r>
          </w:p>
        </w:tc>
        <w:tc>
          <w:tcPr>
            <w:tcW w:w="2267" w:type="dxa"/>
          </w:tcPr>
          <w:p w14:paraId="75C02FD5" w14:textId="77777777" w:rsidR="00C74AB6" w:rsidRPr="00D37832" w:rsidRDefault="00C74AB6" w:rsidP="00A91670">
            <w:pPr>
              <w:pStyle w:val="TAL"/>
            </w:pPr>
            <w:r w:rsidRPr="00D37832">
              <w:t>‘001’B</w:t>
            </w:r>
          </w:p>
        </w:tc>
        <w:tc>
          <w:tcPr>
            <w:tcW w:w="1694" w:type="dxa"/>
          </w:tcPr>
          <w:p w14:paraId="68F7E986" w14:textId="77777777" w:rsidR="00C74AB6" w:rsidRPr="00D37832" w:rsidRDefault="00C74AB6" w:rsidP="00A91670">
            <w:pPr>
              <w:pStyle w:val="TAL"/>
            </w:pPr>
            <w:r w:rsidRPr="00D37832">
              <w:t xml:space="preserve">Create new EPS bearer </w:t>
            </w:r>
          </w:p>
        </w:tc>
        <w:tc>
          <w:tcPr>
            <w:tcW w:w="1254" w:type="dxa"/>
          </w:tcPr>
          <w:p w14:paraId="09C6B04B" w14:textId="77777777" w:rsidR="00C74AB6" w:rsidRPr="00D37832" w:rsidRDefault="00C74AB6" w:rsidP="00A91670">
            <w:pPr>
              <w:pStyle w:val="TAL"/>
            </w:pPr>
          </w:p>
        </w:tc>
      </w:tr>
      <w:tr w:rsidR="00C74AB6" w:rsidRPr="00D37832" w14:paraId="374F9B6B" w14:textId="77777777" w:rsidTr="00A91670">
        <w:tblPrEx>
          <w:tblCellMar>
            <w:left w:w="108" w:type="dxa"/>
            <w:right w:w="108" w:type="dxa"/>
          </w:tblCellMar>
        </w:tblPrEx>
        <w:trPr>
          <w:gridBefore w:val="1"/>
          <w:wBefore w:w="15" w:type="dxa"/>
        </w:trPr>
        <w:tc>
          <w:tcPr>
            <w:tcW w:w="4508" w:type="dxa"/>
          </w:tcPr>
          <w:p w14:paraId="30816751" w14:textId="77777777" w:rsidR="00C74AB6" w:rsidRPr="00D37832" w:rsidRDefault="00C74AB6" w:rsidP="00A91670">
            <w:pPr>
              <w:pStyle w:val="TAL"/>
            </w:pPr>
            <w:r w:rsidRPr="00D37832">
              <w:t xml:space="preserve">    E bit</w:t>
            </w:r>
          </w:p>
        </w:tc>
        <w:tc>
          <w:tcPr>
            <w:tcW w:w="2267" w:type="dxa"/>
          </w:tcPr>
          <w:p w14:paraId="6F65530F" w14:textId="77777777" w:rsidR="00C74AB6" w:rsidRPr="00D37832" w:rsidRDefault="00C74AB6" w:rsidP="00A91670">
            <w:pPr>
              <w:pStyle w:val="TAL"/>
            </w:pPr>
            <w:r w:rsidRPr="00D37832">
              <w:t>'1'B</w:t>
            </w:r>
          </w:p>
        </w:tc>
        <w:tc>
          <w:tcPr>
            <w:tcW w:w="1694" w:type="dxa"/>
          </w:tcPr>
          <w:p w14:paraId="1D304EFA" w14:textId="77777777" w:rsidR="00C74AB6" w:rsidRPr="00D37832" w:rsidRDefault="00C74AB6" w:rsidP="00A91670">
            <w:pPr>
              <w:pStyle w:val="TAL"/>
            </w:pPr>
            <w:r w:rsidRPr="00D37832">
              <w:t>Parameters list is included</w:t>
            </w:r>
          </w:p>
        </w:tc>
        <w:tc>
          <w:tcPr>
            <w:tcW w:w="1254" w:type="dxa"/>
          </w:tcPr>
          <w:p w14:paraId="61528F48" w14:textId="77777777" w:rsidR="00C74AB6" w:rsidRPr="00D37832" w:rsidRDefault="00C74AB6" w:rsidP="00A91670">
            <w:pPr>
              <w:pStyle w:val="TAL"/>
            </w:pPr>
          </w:p>
        </w:tc>
      </w:tr>
      <w:tr w:rsidR="00C74AB6" w:rsidRPr="00D37832" w14:paraId="14D16E90" w14:textId="77777777" w:rsidTr="00A91670">
        <w:tblPrEx>
          <w:tblCellMar>
            <w:left w:w="108" w:type="dxa"/>
            <w:right w:w="108" w:type="dxa"/>
          </w:tblCellMar>
        </w:tblPrEx>
        <w:trPr>
          <w:gridBefore w:val="1"/>
          <w:wBefore w:w="15" w:type="dxa"/>
        </w:trPr>
        <w:tc>
          <w:tcPr>
            <w:tcW w:w="4508" w:type="dxa"/>
          </w:tcPr>
          <w:p w14:paraId="040A1EAF" w14:textId="77777777" w:rsidR="00C74AB6" w:rsidRPr="00D37832" w:rsidRDefault="00C74AB6" w:rsidP="00A91670">
            <w:pPr>
              <w:pStyle w:val="TAL"/>
            </w:pPr>
            <w:r w:rsidRPr="00D37832">
              <w:t xml:space="preserve">    Number of EPS parameters</w:t>
            </w:r>
          </w:p>
        </w:tc>
        <w:tc>
          <w:tcPr>
            <w:tcW w:w="2267" w:type="dxa"/>
          </w:tcPr>
          <w:p w14:paraId="1347C5A4" w14:textId="77777777" w:rsidR="00C74AB6" w:rsidRPr="00D37832" w:rsidRDefault="00C74AB6" w:rsidP="00A91670">
            <w:pPr>
              <w:pStyle w:val="TAL"/>
            </w:pPr>
            <w:r w:rsidRPr="00D37832">
              <w:t>’0001’B</w:t>
            </w:r>
          </w:p>
        </w:tc>
        <w:tc>
          <w:tcPr>
            <w:tcW w:w="1694" w:type="dxa"/>
          </w:tcPr>
          <w:p w14:paraId="4375E28B" w14:textId="77777777" w:rsidR="00C74AB6" w:rsidRPr="00D37832" w:rsidRDefault="00C74AB6" w:rsidP="00A91670">
            <w:pPr>
              <w:pStyle w:val="TAL"/>
            </w:pPr>
            <w:r w:rsidRPr="00D37832">
              <w:t>1 parameter</w:t>
            </w:r>
          </w:p>
        </w:tc>
        <w:tc>
          <w:tcPr>
            <w:tcW w:w="1254" w:type="dxa"/>
          </w:tcPr>
          <w:p w14:paraId="1C80D0A8" w14:textId="77777777" w:rsidR="00C74AB6" w:rsidRPr="00D37832" w:rsidRDefault="00C74AB6" w:rsidP="00A91670">
            <w:pPr>
              <w:pStyle w:val="TAL"/>
            </w:pPr>
          </w:p>
        </w:tc>
      </w:tr>
      <w:tr w:rsidR="00C74AB6" w:rsidRPr="00D37832" w14:paraId="11D9C9CB" w14:textId="77777777" w:rsidTr="00A91670">
        <w:tblPrEx>
          <w:tblCellMar>
            <w:left w:w="108" w:type="dxa"/>
            <w:right w:w="108" w:type="dxa"/>
          </w:tblCellMar>
        </w:tblPrEx>
        <w:trPr>
          <w:gridBefore w:val="1"/>
          <w:wBefore w:w="15" w:type="dxa"/>
        </w:trPr>
        <w:tc>
          <w:tcPr>
            <w:tcW w:w="4508" w:type="dxa"/>
          </w:tcPr>
          <w:p w14:paraId="418B4043" w14:textId="77777777" w:rsidR="00C74AB6" w:rsidRPr="00D37832" w:rsidRDefault="00C74AB6" w:rsidP="00A91670">
            <w:pPr>
              <w:pStyle w:val="TAL"/>
            </w:pPr>
            <w:r w:rsidRPr="00D37832">
              <w:t xml:space="preserve">    Mapped EPS QoS parameters</w:t>
            </w:r>
          </w:p>
        </w:tc>
        <w:tc>
          <w:tcPr>
            <w:tcW w:w="2267" w:type="dxa"/>
          </w:tcPr>
          <w:p w14:paraId="162D1BCA" w14:textId="77777777" w:rsidR="00C74AB6" w:rsidRPr="00D37832" w:rsidRDefault="00C74AB6" w:rsidP="00A91670">
            <w:pPr>
              <w:pStyle w:val="TAL"/>
            </w:pPr>
            <w:r w:rsidRPr="00D37832">
              <w:t xml:space="preserve">EPC default bearer context of the entry in Table 4.8.4-1 which has been determined by the DNN IE in the UL NAS TRANSPORT message which carried the corresponding </w:t>
            </w:r>
            <w:r w:rsidRPr="00D37832">
              <w:rPr>
                <w:iCs/>
              </w:rPr>
              <w:t xml:space="preserve">PDU SESSION ESTABLISHMENT REQUEST or by </w:t>
            </w:r>
            <w:r w:rsidRPr="00D37832">
              <w:t>pc_APN_Default_Configuration if the DNN IE was not present</w:t>
            </w:r>
          </w:p>
        </w:tc>
        <w:tc>
          <w:tcPr>
            <w:tcW w:w="1694" w:type="dxa"/>
          </w:tcPr>
          <w:p w14:paraId="5B8FD8DE" w14:textId="77777777" w:rsidR="00C74AB6" w:rsidRPr="00D37832" w:rsidRDefault="00C74AB6" w:rsidP="00A91670">
            <w:pPr>
              <w:pStyle w:val="TAL"/>
            </w:pPr>
          </w:p>
        </w:tc>
        <w:tc>
          <w:tcPr>
            <w:tcW w:w="1254" w:type="dxa"/>
          </w:tcPr>
          <w:p w14:paraId="387F973D" w14:textId="77777777" w:rsidR="00C74AB6" w:rsidRPr="00D37832" w:rsidRDefault="00C74AB6" w:rsidP="00A91670">
            <w:pPr>
              <w:pStyle w:val="TAL"/>
            </w:pPr>
          </w:p>
        </w:tc>
      </w:tr>
      <w:tr w:rsidR="00C74AB6" w:rsidRPr="00D37832" w14:paraId="50DB9FC7" w14:textId="77777777" w:rsidTr="00A91670">
        <w:tblPrEx>
          <w:tblCellMar>
            <w:left w:w="108" w:type="dxa"/>
            <w:right w:w="108" w:type="dxa"/>
          </w:tblCellMar>
        </w:tblPrEx>
        <w:trPr>
          <w:gridBefore w:val="1"/>
          <w:wBefore w:w="15" w:type="dxa"/>
        </w:trPr>
        <w:tc>
          <w:tcPr>
            <w:tcW w:w="4508" w:type="dxa"/>
          </w:tcPr>
          <w:p w14:paraId="6B1F20EC" w14:textId="77777777" w:rsidR="00C74AB6" w:rsidRPr="00D37832" w:rsidRDefault="00C74AB6" w:rsidP="00A91670">
            <w:pPr>
              <w:pStyle w:val="TAL"/>
            </w:pPr>
            <w:r w:rsidRPr="00D37832">
              <w:t>EAP message</w:t>
            </w:r>
          </w:p>
        </w:tc>
        <w:tc>
          <w:tcPr>
            <w:tcW w:w="2267" w:type="dxa"/>
          </w:tcPr>
          <w:p w14:paraId="243EF612" w14:textId="77777777" w:rsidR="00C74AB6" w:rsidRPr="00D37832" w:rsidRDefault="00C74AB6" w:rsidP="00A91670">
            <w:pPr>
              <w:pStyle w:val="TAL"/>
            </w:pPr>
            <w:r w:rsidRPr="00D37832">
              <w:t>Not Present</w:t>
            </w:r>
          </w:p>
        </w:tc>
        <w:tc>
          <w:tcPr>
            <w:tcW w:w="1694" w:type="dxa"/>
          </w:tcPr>
          <w:p w14:paraId="1E72DF97" w14:textId="77777777" w:rsidR="00C74AB6" w:rsidRPr="00D37832" w:rsidRDefault="00C74AB6" w:rsidP="00A91670">
            <w:pPr>
              <w:pStyle w:val="TAL"/>
            </w:pPr>
          </w:p>
        </w:tc>
        <w:tc>
          <w:tcPr>
            <w:tcW w:w="1254" w:type="dxa"/>
          </w:tcPr>
          <w:p w14:paraId="37F86F89" w14:textId="77777777" w:rsidR="00C74AB6" w:rsidRPr="00D37832" w:rsidRDefault="00C74AB6" w:rsidP="00A91670">
            <w:pPr>
              <w:pStyle w:val="TAL"/>
            </w:pPr>
          </w:p>
        </w:tc>
      </w:tr>
      <w:tr w:rsidR="00C74AB6" w:rsidRPr="00D37832" w14:paraId="5060116F" w14:textId="77777777" w:rsidTr="00A91670">
        <w:tblPrEx>
          <w:tblCellMar>
            <w:left w:w="108" w:type="dxa"/>
            <w:right w:w="108" w:type="dxa"/>
          </w:tblCellMar>
        </w:tblPrEx>
        <w:trPr>
          <w:gridBefore w:val="1"/>
          <w:wBefore w:w="15" w:type="dxa"/>
        </w:trPr>
        <w:tc>
          <w:tcPr>
            <w:tcW w:w="4508" w:type="dxa"/>
          </w:tcPr>
          <w:p w14:paraId="148D7A4D" w14:textId="77777777" w:rsidR="00C74AB6" w:rsidRPr="00D37832" w:rsidRDefault="00C74AB6" w:rsidP="00A91670">
            <w:pPr>
              <w:pStyle w:val="TAL"/>
            </w:pPr>
            <w:r w:rsidRPr="00D37832">
              <w:t>Authorized QoS flow descriptions</w:t>
            </w:r>
          </w:p>
        </w:tc>
        <w:tc>
          <w:tcPr>
            <w:tcW w:w="2267" w:type="dxa"/>
          </w:tcPr>
          <w:p w14:paraId="129989C2" w14:textId="77777777" w:rsidR="00C74AB6" w:rsidRPr="00D37832" w:rsidRDefault="00C74AB6" w:rsidP="00A91670">
            <w:pPr>
              <w:pStyle w:val="TAL"/>
            </w:pPr>
            <w:r w:rsidRPr="00D37832">
              <w:t>The QoS flow referred to in the relevant Authorized QoS rules IE</w:t>
            </w:r>
          </w:p>
        </w:tc>
        <w:tc>
          <w:tcPr>
            <w:tcW w:w="1694" w:type="dxa"/>
          </w:tcPr>
          <w:p w14:paraId="27468A48" w14:textId="77777777" w:rsidR="00C74AB6" w:rsidRPr="00D37832" w:rsidRDefault="00C74AB6" w:rsidP="00A91670">
            <w:pPr>
              <w:pStyle w:val="TAL"/>
            </w:pPr>
          </w:p>
        </w:tc>
        <w:tc>
          <w:tcPr>
            <w:tcW w:w="1254" w:type="dxa"/>
          </w:tcPr>
          <w:p w14:paraId="5833A57A" w14:textId="77777777" w:rsidR="00C74AB6" w:rsidRPr="00D37832" w:rsidRDefault="00C74AB6" w:rsidP="00A91670">
            <w:pPr>
              <w:pStyle w:val="TAL"/>
            </w:pPr>
          </w:p>
        </w:tc>
      </w:tr>
      <w:tr w:rsidR="00C74AB6" w:rsidRPr="00D37832" w14:paraId="420DCB1D" w14:textId="77777777" w:rsidTr="00A91670">
        <w:tblPrEx>
          <w:tblCellMar>
            <w:left w:w="108" w:type="dxa"/>
            <w:right w:w="108" w:type="dxa"/>
          </w:tblCellMar>
        </w:tblPrEx>
        <w:trPr>
          <w:gridBefore w:val="1"/>
          <w:wBefore w:w="15" w:type="dxa"/>
        </w:trPr>
        <w:tc>
          <w:tcPr>
            <w:tcW w:w="4508" w:type="dxa"/>
          </w:tcPr>
          <w:p w14:paraId="1089C08B" w14:textId="77777777" w:rsidR="00C74AB6" w:rsidRPr="00D37832" w:rsidRDefault="00C74AB6" w:rsidP="00A91670">
            <w:pPr>
              <w:pStyle w:val="TAL"/>
            </w:pPr>
            <w:r w:rsidRPr="00D37832">
              <w:t>Extended protocol configuration options</w:t>
            </w:r>
          </w:p>
        </w:tc>
        <w:tc>
          <w:tcPr>
            <w:tcW w:w="2267" w:type="dxa"/>
          </w:tcPr>
          <w:p w14:paraId="0FAC5995" w14:textId="77777777" w:rsidR="00C74AB6" w:rsidRPr="00D37832" w:rsidRDefault="00C74AB6" w:rsidP="00A91670">
            <w:pPr>
              <w:pStyle w:val="TAL"/>
            </w:pPr>
            <w:r w:rsidRPr="00D37832">
              <w:t>Not Present</w:t>
            </w:r>
          </w:p>
        </w:tc>
        <w:tc>
          <w:tcPr>
            <w:tcW w:w="1694" w:type="dxa"/>
          </w:tcPr>
          <w:p w14:paraId="61F56EBC" w14:textId="77777777" w:rsidR="00C74AB6" w:rsidRPr="00D37832" w:rsidRDefault="00C74AB6" w:rsidP="00A91670">
            <w:pPr>
              <w:pStyle w:val="TAL"/>
            </w:pPr>
          </w:p>
        </w:tc>
        <w:tc>
          <w:tcPr>
            <w:tcW w:w="1254" w:type="dxa"/>
          </w:tcPr>
          <w:p w14:paraId="1FA618B0" w14:textId="77777777" w:rsidR="00C74AB6" w:rsidRPr="00D37832" w:rsidRDefault="00C74AB6" w:rsidP="00A91670">
            <w:pPr>
              <w:pStyle w:val="TAL"/>
            </w:pPr>
          </w:p>
        </w:tc>
      </w:tr>
      <w:tr w:rsidR="00C74AB6" w:rsidRPr="00D37832" w14:paraId="2FF61297" w14:textId="77777777" w:rsidTr="00A91670">
        <w:tblPrEx>
          <w:tblCellMar>
            <w:left w:w="108" w:type="dxa"/>
            <w:right w:w="108" w:type="dxa"/>
          </w:tblCellMar>
        </w:tblPrEx>
        <w:trPr>
          <w:gridBefore w:val="1"/>
          <w:wBefore w:w="15" w:type="dxa"/>
        </w:trPr>
        <w:tc>
          <w:tcPr>
            <w:tcW w:w="4508" w:type="dxa"/>
          </w:tcPr>
          <w:p w14:paraId="2635F3B3" w14:textId="77777777" w:rsidR="00C74AB6" w:rsidRPr="00D37832" w:rsidRDefault="00C74AB6" w:rsidP="00A91670">
            <w:pPr>
              <w:pStyle w:val="TAL"/>
            </w:pPr>
            <w:r w:rsidRPr="00D37832">
              <w:t>Extended protocol configuration options</w:t>
            </w:r>
          </w:p>
        </w:tc>
        <w:tc>
          <w:tcPr>
            <w:tcW w:w="2267" w:type="dxa"/>
          </w:tcPr>
          <w:p w14:paraId="7ED2DD89" w14:textId="77777777" w:rsidR="00C74AB6" w:rsidRPr="00D37832" w:rsidRDefault="00C74AB6" w:rsidP="00A91670">
            <w:pPr>
              <w:pStyle w:val="TAL"/>
            </w:pPr>
          </w:p>
        </w:tc>
        <w:tc>
          <w:tcPr>
            <w:tcW w:w="1694" w:type="dxa"/>
          </w:tcPr>
          <w:p w14:paraId="7A89C3DB" w14:textId="77777777" w:rsidR="00C74AB6" w:rsidRPr="00D37832" w:rsidRDefault="00C74AB6" w:rsidP="00A91670">
            <w:pPr>
              <w:pStyle w:val="TAL"/>
            </w:pPr>
          </w:p>
        </w:tc>
        <w:tc>
          <w:tcPr>
            <w:tcW w:w="1254" w:type="dxa"/>
          </w:tcPr>
          <w:p w14:paraId="122BA8C4" w14:textId="77777777" w:rsidR="00C74AB6" w:rsidRPr="00D37832" w:rsidRDefault="00C74AB6" w:rsidP="00A91670">
            <w:pPr>
              <w:pStyle w:val="TAL"/>
            </w:pPr>
            <w:r w:rsidRPr="00D37832">
              <w:t>P-CSCF_IPv6 OR P-CSCF_IPv4</w:t>
            </w:r>
          </w:p>
        </w:tc>
      </w:tr>
      <w:tr w:rsidR="00C74AB6" w:rsidRPr="00D37832" w14:paraId="44EA3632" w14:textId="77777777" w:rsidTr="00A91670">
        <w:tblPrEx>
          <w:tblCellMar>
            <w:left w:w="108" w:type="dxa"/>
            <w:right w:w="108" w:type="dxa"/>
          </w:tblCellMar>
        </w:tblPrEx>
        <w:trPr>
          <w:gridBefore w:val="1"/>
          <w:wBefore w:w="15" w:type="dxa"/>
        </w:trPr>
        <w:tc>
          <w:tcPr>
            <w:tcW w:w="4508" w:type="dxa"/>
          </w:tcPr>
          <w:p w14:paraId="0E33E4DA" w14:textId="77777777" w:rsidR="00C74AB6" w:rsidRPr="00D37832" w:rsidRDefault="00C74AB6" w:rsidP="00A91670">
            <w:pPr>
              <w:pStyle w:val="TAL"/>
            </w:pPr>
            <w:r w:rsidRPr="00D37832">
              <w:t xml:space="preserve">  Container ID 1</w:t>
            </w:r>
          </w:p>
        </w:tc>
        <w:tc>
          <w:tcPr>
            <w:tcW w:w="2267" w:type="dxa"/>
          </w:tcPr>
          <w:p w14:paraId="77DF494C" w14:textId="77777777" w:rsidR="00C74AB6" w:rsidRPr="00D37832" w:rsidRDefault="00C74AB6" w:rsidP="00A91670">
            <w:pPr>
              <w:pStyle w:val="TAL"/>
            </w:pPr>
            <w:r w:rsidRPr="00D37832">
              <w:t>‘0001’H</w:t>
            </w:r>
          </w:p>
        </w:tc>
        <w:tc>
          <w:tcPr>
            <w:tcW w:w="1694" w:type="dxa"/>
          </w:tcPr>
          <w:p w14:paraId="4C0BDB19" w14:textId="77777777" w:rsidR="00C74AB6" w:rsidRPr="00D37832" w:rsidRDefault="00C74AB6" w:rsidP="00A91670">
            <w:pPr>
              <w:pStyle w:val="TAL"/>
            </w:pPr>
          </w:p>
        </w:tc>
        <w:tc>
          <w:tcPr>
            <w:tcW w:w="1254" w:type="dxa"/>
          </w:tcPr>
          <w:p w14:paraId="7DE13CE6" w14:textId="77777777" w:rsidR="00C74AB6" w:rsidRPr="00D37832" w:rsidRDefault="00C74AB6" w:rsidP="00A91670">
            <w:pPr>
              <w:pStyle w:val="TAL"/>
            </w:pPr>
            <w:r w:rsidRPr="00D37832">
              <w:t>P-CSCF_IPv6</w:t>
            </w:r>
          </w:p>
        </w:tc>
      </w:tr>
      <w:tr w:rsidR="00C74AB6" w:rsidRPr="00D37832" w14:paraId="60CF8847" w14:textId="77777777" w:rsidTr="00A91670">
        <w:tblPrEx>
          <w:tblCellMar>
            <w:left w:w="108" w:type="dxa"/>
            <w:right w:w="108" w:type="dxa"/>
          </w:tblCellMar>
        </w:tblPrEx>
        <w:trPr>
          <w:gridBefore w:val="1"/>
          <w:wBefore w:w="15" w:type="dxa"/>
        </w:trPr>
        <w:tc>
          <w:tcPr>
            <w:tcW w:w="4508" w:type="dxa"/>
          </w:tcPr>
          <w:p w14:paraId="682DF2B4" w14:textId="77777777" w:rsidR="00C74AB6" w:rsidRPr="00D37832" w:rsidRDefault="00C74AB6" w:rsidP="00A91670">
            <w:pPr>
              <w:pStyle w:val="TAL"/>
            </w:pPr>
            <w:r w:rsidRPr="00D37832">
              <w:t xml:space="preserve">    Length of container ID 1 contents</w:t>
            </w:r>
          </w:p>
        </w:tc>
        <w:tc>
          <w:tcPr>
            <w:tcW w:w="2267" w:type="dxa"/>
          </w:tcPr>
          <w:p w14:paraId="45C4DBBA" w14:textId="77777777" w:rsidR="00C74AB6" w:rsidRPr="00D37832" w:rsidRDefault="00C74AB6" w:rsidP="00A91670">
            <w:pPr>
              <w:pStyle w:val="TAL"/>
            </w:pPr>
          </w:p>
        </w:tc>
        <w:tc>
          <w:tcPr>
            <w:tcW w:w="1694" w:type="dxa"/>
          </w:tcPr>
          <w:p w14:paraId="2C2E3D79" w14:textId="77777777" w:rsidR="00C74AB6" w:rsidRPr="00D37832" w:rsidRDefault="00C74AB6" w:rsidP="00A91670">
            <w:pPr>
              <w:pStyle w:val="TAL"/>
            </w:pPr>
            <w:r w:rsidRPr="00D37832">
              <w:t>Length value determined by test implementation</w:t>
            </w:r>
          </w:p>
        </w:tc>
        <w:tc>
          <w:tcPr>
            <w:tcW w:w="1254" w:type="dxa"/>
          </w:tcPr>
          <w:p w14:paraId="04F908B4" w14:textId="77777777" w:rsidR="00C74AB6" w:rsidRPr="00D37832" w:rsidRDefault="00C74AB6" w:rsidP="00A91670">
            <w:pPr>
              <w:pStyle w:val="TAL"/>
            </w:pPr>
          </w:p>
        </w:tc>
      </w:tr>
      <w:tr w:rsidR="00C74AB6" w:rsidRPr="00D37832" w14:paraId="78A3E63E" w14:textId="77777777" w:rsidTr="00A91670">
        <w:tblPrEx>
          <w:tblCellMar>
            <w:left w:w="108" w:type="dxa"/>
            <w:right w:w="108" w:type="dxa"/>
          </w:tblCellMar>
        </w:tblPrEx>
        <w:trPr>
          <w:gridBefore w:val="1"/>
          <w:wBefore w:w="15" w:type="dxa"/>
        </w:trPr>
        <w:tc>
          <w:tcPr>
            <w:tcW w:w="4508" w:type="dxa"/>
          </w:tcPr>
          <w:p w14:paraId="14ABF00D" w14:textId="77777777" w:rsidR="00C74AB6" w:rsidRPr="00D37832" w:rsidRDefault="00C74AB6" w:rsidP="00A91670">
            <w:pPr>
              <w:pStyle w:val="TAL"/>
            </w:pPr>
            <w:r w:rsidRPr="00D37832">
              <w:t xml:space="preserve">    Container ID 1 contents</w:t>
            </w:r>
          </w:p>
        </w:tc>
        <w:tc>
          <w:tcPr>
            <w:tcW w:w="2267" w:type="dxa"/>
          </w:tcPr>
          <w:p w14:paraId="2324D78D" w14:textId="77777777" w:rsidR="00C74AB6" w:rsidRPr="00D37832" w:rsidRDefault="00C74AB6" w:rsidP="00A91670">
            <w:pPr>
              <w:pStyle w:val="TAL"/>
            </w:pPr>
            <w:r w:rsidRPr="00D37832">
              <w:t>IPv6 address</w:t>
            </w:r>
          </w:p>
        </w:tc>
        <w:tc>
          <w:tcPr>
            <w:tcW w:w="1694" w:type="dxa"/>
          </w:tcPr>
          <w:p w14:paraId="576DF1DF" w14:textId="77777777" w:rsidR="00C74AB6" w:rsidRPr="00D37832" w:rsidRDefault="00C74AB6" w:rsidP="00A91670">
            <w:pPr>
              <w:pStyle w:val="TAL"/>
            </w:pPr>
            <w:r w:rsidRPr="00D37832">
              <w:t>P-CSCF IPv6 Address</w:t>
            </w:r>
          </w:p>
        </w:tc>
        <w:tc>
          <w:tcPr>
            <w:tcW w:w="1254" w:type="dxa"/>
          </w:tcPr>
          <w:p w14:paraId="2FE4D3F3" w14:textId="77777777" w:rsidR="00C74AB6" w:rsidRPr="00D37832" w:rsidRDefault="00C74AB6" w:rsidP="00A91670">
            <w:pPr>
              <w:pStyle w:val="TAL"/>
            </w:pPr>
          </w:p>
        </w:tc>
      </w:tr>
      <w:tr w:rsidR="00C74AB6" w:rsidRPr="00D37832" w14:paraId="7B7FFB0F" w14:textId="77777777" w:rsidTr="00A91670">
        <w:tblPrEx>
          <w:tblCellMar>
            <w:left w:w="108" w:type="dxa"/>
            <w:right w:w="108" w:type="dxa"/>
          </w:tblCellMar>
        </w:tblPrEx>
        <w:trPr>
          <w:gridBefore w:val="1"/>
          <w:wBefore w:w="15" w:type="dxa"/>
        </w:trPr>
        <w:tc>
          <w:tcPr>
            <w:tcW w:w="4508" w:type="dxa"/>
          </w:tcPr>
          <w:p w14:paraId="42C4D7FA" w14:textId="77777777" w:rsidR="00C74AB6" w:rsidRPr="00D37832" w:rsidRDefault="00C74AB6" w:rsidP="00A91670">
            <w:pPr>
              <w:pStyle w:val="TAL"/>
            </w:pPr>
            <w:r w:rsidRPr="00D37832">
              <w:t xml:space="preserve">  Container ID 2</w:t>
            </w:r>
          </w:p>
        </w:tc>
        <w:tc>
          <w:tcPr>
            <w:tcW w:w="2267" w:type="dxa"/>
          </w:tcPr>
          <w:p w14:paraId="149E6A9D" w14:textId="77777777" w:rsidR="00C74AB6" w:rsidRPr="00D37832" w:rsidRDefault="00C74AB6" w:rsidP="00A91670">
            <w:pPr>
              <w:pStyle w:val="TAL"/>
            </w:pPr>
            <w:r w:rsidRPr="00D37832">
              <w:t>‘000C’H</w:t>
            </w:r>
          </w:p>
        </w:tc>
        <w:tc>
          <w:tcPr>
            <w:tcW w:w="1694" w:type="dxa"/>
          </w:tcPr>
          <w:p w14:paraId="1C6CC5E1" w14:textId="77777777" w:rsidR="00C74AB6" w:rsidRPr="00D37832" w:rsidRDefault="00C74AB6" w:rsidP="00A91670">
            <w:pPr>
              <w:pStyle w:val="TAL"/>
            </w:pPr>
          </w:p>
        </w:tc>
        <w:tc>
          <w:tcPr>
            <w:tcW w:w="1254" w:type="dxa"/>
          </w:tcPr>
          <w:p w14:paraId="13F00F19" w14:textId="77777777" w:rsidR="00C74AB6" w:rsidRPr="00D37832" w:rsidRDefault="00C74AB6" w:rsidP="00A91670">
            <w:pPr>
              <w:pStyle w:val="TAL"/>
            </w:pPr>
            <w:r w:rsidRPr="00D37832">
              <w:t>P-CSCF_IPv4</w:t>
            </w:r>
          </w:p>
        </w:tc>
      </w:tr>
      <w:tr w:rsidR="00C74AB6" w:rsidRPr="00D37832" w14:paraId="11C51A82" w14:textId="77777777" w:rsidTr="00A91670">
        <w:tblPrEx>
          <w:tblCellMar>
            <w:left w:w="108" w:type="dxa"/>
            <w:right w:w="108" w:type="dxa"/>
          </w:tblCellMar>
        </w:tblPrEx>
        <w:trPr>
          <w:gridBefore w:val="1"/>
          <w:wBefore w:w="15" w:type="dxa"/>
        </w:trPr>
        <w:tc>
          <w:tcPr>
            <w:tcW w:w="4508" w:type="dxa"/>
          </w:tcPr>
          <w:p w14:paraId="77CF6B80" w14:textId="77777777" w:rsidR="00C74AB6" w:rsidRPr="00D37832" w:rsidRDefault="00C74AB6" w:rsidP="00A91670">
            <w:pPr>
              <w:pStyle w:val="TAL"/>
            </w:pPr>
            <w:r w:rsidRPr="00D37832">
              <w:lastRenderedPageBreak/>
              <w:t xml:space="preserve">    Length of container ID 2 contents</w:t>
            </w:r>
          </w:p>
        </w:tc>
        <w:tc>
          <w:tcPr>
            <w:tcW w:w="2267" w:type="dxa"/>
          </w:tcPr>
          <w:p w14:paraId="6B5C13D8" w14:textId="77777777" w:rsidR="00C74AB6" w:rsidRPr="00D37832" w:rsidRDefault="00C74AB6" w:rsidP="00A91670">
            <w:pPr>
              <w:pStyle w:val="TAL"/>
            </w:pPr>
          </w:p>
        </w:tc>
        <w:tc>
          <w:tcPr>
            <w:tcW w:w="1694" w:type="dxa"/>
          </w:tcPr>
          <w:p w14:paraId="46723988" w14:textId="77777777" w:rsidR="00C74AB6" w:rsidRPr="00D37832" w:rsidRDefault="00C74AB6" w:rsidP="00A91670">
            <w:pPr>
              <w:pStyle w:val="TAL"/>
            </w:pPr>
            <w:r w:rsidRPr="00D37832">
              <w:t>Length value determined by test implementation</w:t>
            </w:r>
          </w:p>
        </w:tc>
        <w:tc>
          <w:tcPr>
            <w:tcW w:w="1254" w:type="dxa"/>
          </w:tcPr>
          <w:p w14:paraId="2715FE2F" w14:textId="77777777" w:rsidR="00C74AB6" w:rsidRPr="00D37832" w:rsidRDefault="00C74AB6" w:rsidP="00A91670">
            <w:pPr>
              <w:pStyle w:val="TAL"/>
            </w:pPr>
          </w:p>
        </w:tc>
      </w:tr>
      <w:tr w:rsidR="00C74AB6" w:rsidRPr="00D37832" w14:paraId="41F94B21" w14:textId="77777777" w:rsidTr="00A91670">
        <w:tblPrEx>
          <w:tblCellMar>
            <w:left w:w="108" w:type="dxa"/>
            <w:right w:w="108" w:type="dxa"/>
          </w:tblCellMar>
        </w:tblPrEx>
        <w:trPr>
          <w:gridBefore w:val="1"/>
          <w:wBefore w:w="15" w:type="dxa"/>
        </w:trPr>
        <w:tc>
          <w:tcPr>
            <w:tcW w:w="4508" w:type="dxa"/>
          </w:tcPr>
          <w:p w14:paraId="5196A100" w14:textId="77777777" w:rsidR="00C74AB6" w:rsidRPr="00D37832" w:rsidRDefault="00C74AB6" w:rsidP="00A91670">
            <w:pPr>
              <w:pStyle w:val="TAL"/>
            </w:pPr>
            <w:r w:rsidRPr="00D37832">
              <w:t xml:space="preserve">    Container ID 2 contents</w:t>
            </w:r>
          </w:p>
        </w:tc>
        <w:tc>
          <w:tcPr>
            <w:tcW w:w="2267" w:type="dxa"/>
          </w:tcPr>
          <w:p w14:paraId="1AAB6A8C" w14:textId="77777777" w:rsidR="00C74AB6" w:rsidRPr="00D37832" w:rsidRDefault="00C74AB6" w:rsidP="00A91670">
            <w:pPr>
              <w:pStyle w:val="TAL"/>
            </w:pPr>
            <w:r w:rsidRPr="00D37832">
              <w:t>IPv4 address</w:t>
            </w:r>
          </w:p>
        </w:tc>
        <w:tc>
          <w:tcPr>
            <w:tcW w:w="1694" w:type="dxa"/>
          </w:tcPr>
          <w:p w14:paraId="3D2345C4" w14:textId="77777777" w:rsidR="00C74AB6" w:rsidRPr="00D37832" w:rsidRDefault="00C74AB6" w:rsidP="00A91670">
            <w:pPr>
              <w:pStyle w:val="TAL"/>
            </w:pPr>
            <w:r w:rsidRPr="00D37832">
              <w:t>P-CSCF IPv4 Address</w:t>
            </w:r>
          </w:p>
        </w:tc>
        <w:tc>
          <w:tcPr>
            <w:tcW w:w="1254" w:type="dxa"/>
          </w:tcPr>
          <w:p w14:paraId="0D383FEE" w14:textId="77777777" w:rsidR="00C74AB6" w:rsidRPr="00D37832" w:rsidRDefault="00C74AB6" w:rsidP="00A91670">
            <w:pPr>
              <w:pStyle w:val="TAL"/>
            </w:pPr>
          </w:p>
        </w:tc>
      </w:tr>
      <w:tr w:rsidR="00C74AB6" w:rsidRPr="00D37832" w14:paraId="0640DE79" w14:textId="77777777" w:rsidTr="00A91670">
        <w:tblPrEx>
          <w:tblCellMar>
            <w:left w:w="108" w:type="dxa"/>
            <w:right w:w="108" w:type="dxa"/>
          </w:tblCellMar>
        </w:tblPrEx>
        <w:trPr>
          <w:gridBefore w:val="1"/>
          <w:wBefore w:w="15" w:type="dxa"/>
        </w:trPr>
        <w:tc>
          <w:tcPr>
            <w:tcW w:w="4508" w:type="dxa"/>
          </w:tcPr>
          <w:p w14:paraId="13C3F746" w14:textId="77777777" w:rsidR="00C74AB6" w:rsidRPr="00D37832" w:rsidRDefault="00C74AB6" w:rsidP="00A91670">
            <w:pPr>
              <w:pStyle w:val="TAL"/>
            </w:pPr>
            <w:r w:rsidRPr="00D37832">
              <w:t xml:space="preserve">  Container ID 3</w:t>
            </w:r>
          </w:p>
        </w:tc>
        <w:tc>
          <w:tcPr>
            <w:tcW w:w="2267" w:type="dxa"/>
          </w:tcPr>
          <w:p w14:paraId="5FF1FA71" w14:textId="77777777" w:rsidR="00C74AB6" w:rsidRPr="00D37832" w:rsidRDefault="00C74AB6" w:rsidP="00A91670">
            <w:pPr>
              <w:pStyle w:val="TAL"/>
            </w:pPr>
            <w:r w:rsidRPr="00D37832">
              <w:t>‘0001’H</w:t>
            </w:r>
          </w:p>
        </w:tc>
        <w:tc>
          <w:tcPr>
            <w:tcW w:w="1694" w:type="dxa"/>
          </w:tcPr>
          <w:p w14:paraId="61219BDD" w14:textId="77777777" w:rsidR="00C74AB6" w:rsidRPr="00D37832" w:rsidRDefault="00C74AB6" w:rsidP="00A91670">
            <w:pPr>
              <w:pStyle w:val="TAL"/>
            </w:pPr>
          </w:p>
        </w:tc>
        <w:tc>
          <w:tcPr>
            <w:tcW w:w="1254" w:type="dxa"/>
          </w:tcPr>
          <w:p w14:paraId="61654CD1" w14:textId="77777777" w:rsidR="00C74AB6" w:rsidRPr="00D37832" w:rsidRDefault="00C74AB6" w:rsidP="00A91670">
            <w:pPr>
              <w:pStyle w:val="TAL"/>
            </w:pPr>
            <w:r w:rsidRPr="00D37832">
              <w:t>Additional_P-CSCF_IPv6</w:t>
            </w:r>
          </w:p>
        </w:tc>
      </w:tr>
      <w:tr w:rsidR="00C74AB6" w:rsidRPr="00D37832" w14:paraId="78079210" w14:textId="77777777" w:rsidTr="00A91670">
        <w:tblPrEx>
          <w:tblCellMar>
            <w:left w:w="108" w:type="dxa"/>
            <w:right w:w="108" w:type="dxa"/>
          </w:tblCellMar>
        </w:tblPrEx>
        <w:trPr>
          <w:gridBefore w:val="1"/>
          <w:wBefore w:w="15" w:type="dxa"/>
        </w:trPr>
        <w:tc>
          <w:tcPr>
            <w:tcW w:w="4508" w:type="dxa"/>
          </w:tcPr>
          <w:p w14:paraId="01A374B1" w14:textId="77777777" w:rsidR="00C74AB6" w:rsidRPr="00D37832" w:rsidRDefault="00C74AB6" w:rsidP="00A91670">
            <w:pPr>
              <w:pStyle w:val="TAL"/>
            </w:pPr>
            <w:r w:rsidRPr="00D37832">
              <w:t xml:space="preserve">    Length of container ID 3 contents</w:t>
            </w:r>
          </w:p>
        </w:tc>
        <w:tc>
          <w:tcPr>
            <w:tcW w:w="2267" w:type="dxa"/>
          </w:tcPr>
          <w:p w14:paraId="76C06EA2" w14:textId="77777777" w:rsidR="00C74AB6" w:rsidRPr="00D37832" w:rsidRDefault="00C74AB6" w:rsidP="00A91670">
            <w:pPr>
              <w:pStyle w:val="TAL"/>
            </w:pPr>
          </w:p>
        </w:tc>
        <w:tc>
          <w:tcPr>
            <w:tcW w:w="1694" w:type="dxa"/>
          </w:tcPr>
          <w:p w14:paraId="4F612FDE" w14:textId="77777777" w:rsidR="00C74AB6" w:rsidRPr="00D37832" w:rsidRDefault="00C74AB6" w:rsidP="00A91670">
            <w:pPr>
              <w:pStyle w:val="TAL"/>
            </w:pPr>
            <w:r w:rsidRPr="00D37832">
              <w:t>Length value determined by test implementation</w:t>
            </w:r>
          </w:p>
        </w:tc>
        <w:tc>
          <w:tcPr>
            <w:tcW w:w="1254" w:type="dxa"/>
          </w:tcPr>
          <w:p w14:paraId="5E763622" w14:textId="77777777" w:rsidR="00C74AB6" w:rsidRPr="00D37832" w:rsidRDefault="00C74AB6" w:rsidP="00A91670">
            <w:pPr>
              <w:pStyle w:val="TAL"/>
            </w:pPr>
          </w:p>
        </w:tc>
      </w:tr>
      <w:tr w:rsidR="00C74AB6" w:rsidRPr="00D37832" w14:paraId="11DD06FA" w14:textId="77777777" w:rsidTr="00A91670">
        <w:tblPrEx>
          <w:tblCellMar>
            <w:left w:w="108" w:type="dxa"/>
            <w:right w:w="108" w:type="dxa"/>
          </w:tblCellMar>
        </w:tblPrEx>
        <w:trPr>
          <w:gridBefore w:val="1"/>
          <w:wBefore w:w="15" w:type="dxa"/>
        </w:trPr>
        <w:tc>
          <w:tcPr>
            <w:tcW w:w="4508" w:type="dxa"/>
          </w:tcPr>
          <w:p w14:paraId="557B563D" w14:textId="77777777" w:rsidR="00C74AB6" w:rsidRPr="00D37832" w:rsidRDefault="00C74AB6" w:rsidP="00A91670">
            <w:pPr>
              <w:pStyle w:val="TAL"/>
            </w:pPr>
            <w:r w:rsidRPr="00D37832">
              <w:t xml:space="preserve">    Container ID 3 contents</w:t>
            </w:r>
          </w:p>
        </w:tc>
        <w:tc>
          <w:tcPr>
            <w:tcW w:w="2267" w:type="dxa"/>
          </w:tcPr>
          <w:p w14:paraId="77A847AF" w14:textId="77777777" w:rsidR="00C74AB6" w:rsidRPr="00D37832" w:rsidRDefault="00C74AB6" w:rsidP="00A91670">
            <w:pPr>
              <w:pStyle w:val="TAL"/>
            </w:pPr>
            <w:r w:rsidRPr="00D37832">
              <w:t>IPv6 address</w:t>
            </w:r>
          </w:p>
        </w:tc>
        <w:tc>
          <w:tcPr>
            <w:tcW w:w="1694" w:type="dxa"/>
          </w:tcPr>
          <w:p w14:paraId="0DD30980" w14:textId="77777777" w:rsidR="00C74AB6" w:rsidRPr="00D37832" w:rsidRDefault="00C74AB6" w:rsidP="00A91670">
            <w:pPr>
              <w:pStyle w:val="TAL"/>
            </w:pPr>
            <w:r w:rsidRPr="00D37832">
              <w:t>Additional P-CSCF IPv6 Address</w:t>
            </w:r>
          </w:p>
        </w:tc>
        <w:tc>
          <w:tcPr>
            <w:tcW w:w="1254" w:type="dxa"/>
          </w:tcPr>
          <w:p w14:paraId="74202FF7" w14:textId="77777777" w:rsidR="00C74AB6" w:rsidRPr="00D37832" w:rsidRDefault="00C74AB6" w:rsidP="00A91670">
            <w:pPr>
              <w:pStyle w:val="TAL"/>
            </w:pPr>
          </w:p>
        </w:tc>
      </w:tr>
      <w:tr w:rsidR="00C74AB6" w:rsidRPr="00D37832" w14:paraId="597FB7EE" w14:textId="77777777" w:rsidTr="00A91670">
        <w:tblPrEx>
          <w:tblCellMar>
            <w:left w:w="108" w:type="dxa"/>
            <w:right w:w="108" w:type="dxa"/>
          </w:tblCellMar>
        </w:tblPrEx>
        <w:trPr>
          <w:gridBefore w:val="1"/>
          <w:wBefore w:w="15" w:type="dxa"/>
        </w:trPr>
        <w:tc>
          <w:tcPr>
            <w:tcW w:w="4508" w:type="dxa"/>
          </w:tcPr>
          <w:p w14:paraId="67615C31" w14:textId="77777777" w:rsidR="00C74AB6" w:rsidRPr="00D37832" w:rsidRDefault="00C74AB6" w:rsidP="00A91670">
            <w:pPr>
              <w:pStyle w:val="TAL"/>
            </w:pPr>
            <w:r w:rsidRPr="00D37832">
              <w:t xml:space="preserve">  Container ID 4</w:t>
            </w:r>
          </w:p>
        </w:tc>
        <w:tc>
          <w:tcPr>
            <w:tcW w:w="2267" w:type="dxa"/>
          </w:tcPr>
          <w:p w14:paraId="1D1AA68F" w14:textId="77777777" w:rsidR="00C74AB6" w:rsidRPr="00D37832" w:rsidRDefault="00C74AB6" w:rsidP="00A91670">
            <w:pPr>
              <w:pStyle w:val="TAL"/>
            </w:pPr>
            <w:r w:rsidRPr="00D37832">
              <w:t>‘000C’H</w:t>
            </w:r>
          </w:p>
        </w:tc>
        <w:tc>
          <w:tcPr>
            <w:tcW w:w="1694" w:type="dxa"/>
          </w:tcPr>
          <w:p w14:paraId="22747EDD" w14:textId="77777777" w:rsidR="00C74AB6" w:rsidRPr="00D37832" w:rsidRDefault="00C74AB6" w:rsidP="00A91670">
            <w:pPr>
              <w:pStyle w:val="TAL"/>
            </w:pPr>
          </w:p>
        </w:tc>
        <w:tc>
          <w:tcPr>
            <w:tcW w:w="1254" w:type="dxa"/>
          </w:tcPr>
          <w:p w14:paraId="6A339FA0" w14:textId="77777777" w:rsidR="00C74AB6" w:rsidRPr="00D37832" w:rsidRDefault="00C74AB6" w:rsidP="00A91670">
            <w:pPr>
              <w:pStyle w:val="TAL"/>
            </w:pPr>
            <w:r w:rsidRPr="00D37832">
              <w:t>Additional_P-CSCF_IPv4</w:t>
            </w:r>
          </w:p>
        </w:tc>
      </w:tr>
      <w:tr w:rsidR="00C74AB6" w:rsidRPr="00D37832" w14:paraId="2DFD1A95" w14:textId="77777777" w:rsidTr="00A91670">
        <w:tblPrEx>
          <w:tblCellMar>
            <w:left w:w="108" w:type="dxa"/>
            <w:right w:w="108" w:type="dxa"/>
          </w:tblCellMar>
        </w:tblPrEx>
        <w:trPr>
          <w:gridBefore w:val="1"/>
          <w:wBefore w:w="15" w:type="dxa"/>
        </w:trPr>
        <w:tc>
          <w:tcPr>
            <w:tcW w:w="4508" w:type="dxa"/>
          </w:tcPr>
          <w:p w14:paraId="13C01A80" w14:textId="77777777" w:rsidR="00C74AB6" w:rsidRPr="00D37832" w:rsidRDefault="00C74AB6" w:rsidP="00A91670">
            <w:pPr>
              <w:pStyle w:val="TAL"/>
            </w:pPr>
            <w:r w:rsidRPr="00D37832">
              <w:t xml:space="preserve">    Length of container ID 4 contents</w:t>
            </w:r>
          </w:p>
        </w:tc>
        <w:tc>
          <w:tcPr>
            <w:tcW w:w="2267" w:type="dxa"/>
          </w:tcPr>
          <w:p w14:paraId="4BC56FB3" w14:textId="77777777" w:rsidR="00C74AB6" w:rsidRPr="00D37832" w:rsidRDefault="00C74AB6" w:rsidP="00A91670">
            <w:pPr>
              <w:pStyle w:val="TAL"/>
            </w:pPr>
          </w:p>
        </w:tc>
        <w:tc>
          <w:tcPr>
            <w:tcW w:w="1694" w:type="dxa"/>
          </w:tcPr>
          <w:p w14:paraId="705AFFA4" w14:textId="77777777" w:rsidR="00C74AB6" w:rsidRPr="00D37832" w:rsidRDefault="00C74AB6" w:rsidP="00A91670">
            <w:pPr>
              <w:pStyle w:val="TAL"/>
            </w:pPr>
            <w:r w:rsidRPr="00D37832">
              <w:t>Length value determined by test implementation</w:t>
            </w:r>
          </w:p>
        </w:tc>
        <w:tc>
          <w:tcPr>
            <w:tcW w:w="1254" w:type="dxa"/>
          </w:tcPr>
          <w:p w14:paraId="6E0E19B5" w14:textId="77777777" w:rsidR="00C74AB6" w:rsidRPr="00D37832" w:rsidRDefault="00C74AB6" w:rsidP="00A91670">
            <w:pPr>
              <w:pStyle w:val="TAL"/>
            </w:pPr>
          </w:p>
        </w:tc>
      </w:tr>
      <w:tr w:rsidR="00C74AB6" w:rsidRPr="00D37832" w14:paraId="1134C020" w14:textId="77777777" w:rsidTr="00A91670">
        <w:tblPrEx>
          <w:tblCellMar>
            <w:left w:w="108" w:type="dxa"/>
            <w:right w:w="108" w:type="dxa"/>
          </w:tblCellMar>
        </w:tblPrEx>
        <w:trPr>
          <w:gridBefore w:val="1"/>
          <w:wBefore w:w="15" w:type="dxa"/>
        </w:trPr>
        <w:tc>
          <w:tcPr>
            <w:tcW w:w="4508" w:type="dxa"/>
          </w:tcPr>
          <w:p w14:paraId="61F19A46" w14:textId="77777777" w:rsidR="00C74AB6" w:rsidRPr="00D37832" w:rsidRDefault="00C74AB6" w:rsidP="00A91670">
            <w:pPr>
              <w:pStyle w:val="TAL"/>
            </w:pPr>
            <w:r w:rsidRPr="00D37832">
              <w:t xml:space="preserve">    Container ID 4 contents</w:t>
            </w:r>
          </w:p>
        </w:tc>
        <w:tc>
          <w:tcPr>
            <w:tcW w:w="2267" w:type="dxa"/>
          </w:tcPr>
          <w:p w14:paraId="0CB84899" w14:textId="77777777" w:rsidR="00C74AB6" w:rsidRPr="00D37832" w:rsidRDefault="00C74AB6" w:rsidP="00A91670">
            <w:pPr>
              <w:pStyle w:val="TAL"/>
            </w:pPr>
            <w:r w:rsidRPr="00D37832">
              <w:t>IPv4 address</w:t>
            </w:r>
          </w:p>
        </w:tc>
        <w:tc>
          <w:tcPr>
            <w:tcW w:w="1694" w:type="dxa"/>
          </w:tcPr>
          <w:p w14:paraId="14C5CEE8" w14:textId="77777777" w:rsidR="00C74AB6" w:rsidRPr="00D37832" w:rsidRDefault="00C74AB6" w:rsidP="00A91670">
            <w:pPr>
              <w:pStyle w:val="TAL"/>
            </w:pPr>
            <w:r w:rsidRPr="00D37832">
              <w:t>Additional P-CSCF IPv4 Address</w:t>
            </w:r>
          </w:p>
        </w:tc>
        <w:tc>
          <w:tcPr>
            <w:tcW w:w="1254" w:type="dxa"/>
          </w:tcPr>
          <w:p w14:paraId="039F4C0A" w14:textId="77777777" w:rsidR="00C74AB6" w:rsidRPr="00D37832" w:rsidRDefault="00C74AB6" w:rsidP="00A91670">
            <w:pPr>
              <w:pStyle w:val="TAL"/>
            </w:pPr>
          </w:p>
        </w:tc>
      </w:tr>
      <w:tr w:rsidR="00C74AB6" w:rsidRPr="00D37832" w14:paraId="647BFCA3" w14:textId="77777777" w:rsidTr="00A91670">
        <w:tblPrEx>
          <w:tblCellMar>
            <w:left w:w="108" w:type="dxa"/>
            <w:right w:w="108" w:type="dxa"/>
          </w:tblCellMar>
        </w:tblPrEx>
        <w:trPr>
          <w:gridBefore w:val="1"/>
          <w:wBefore w:w="15" w:type="dxa"/>
        </w:trPr>
        <w:tc>
          <w:tcPr>
            <w:tcW w:w="4508" w:type="dxa"/>
          </w:tcPr>
          <w:p w14:paraId="2FBB50B6" w14:textId="77777777" w:rsidR="00C74AB6" w:rsidRPr="00D37832" w:rsidRDefault="00C74AB6" w:rsidP="00A91670">
            <w:pPr>
              <w:pStyle w:val="TAL"/>
            </w:pPr>
            <w:r w:rsidRPr="00D37832">
              <w:t xml:space="preserve">  Container ID n</w:t>
            </w:r>
          </w:p>
        </w:tc>
        <w:tc>
          <w:tcPr>
            <w:tcW w:w="2267" w:type="dxa"/>
          </w:tcPr>
          <w:p w14:paraId="40141BBA" w14:textId="77777777" w:rsidR="00C74AB6" w:rsidRPr="00D37832" w:rsidRDefault="00C74AB6" w:rsidP="00A91670">
            <w:pPr>
              <w:pStyle w:val="TAL"/>
            </w:pPr>
            <w:r w:rsidRPr="00D37832">
              <w:rPr>
                <w:rFonts w:eastAsia="Batang" w:cs="Arial"/>
                <w:szCs w:val="18"/>
                <w:lang w:eastAsia="ko-KR"/>
              </w:rPr>
              <w:t>‘0003’H</w:t>
            </w:r>
          </w:p>
        </w:tc>
        <w:tc>
          <w:tcPr>
            <w:tcW w:w="1694" w:type="dxa"/>
          </w:tcPr>
          <w:p w14:paraId="5E787E98" w14:textId="77777777" w:rsidR="00C74AB6" w:rsidRPr="00D37832" w:rsidRDefault="00C74AB6" w:rsidP="00A91670">
            <w:pPr>
              <w:pStyle w:val="TAL"/>
            </w:pPr>
            <w:r w:rsidRPr="00D37832">
              <w:t>n assigned to next available number</w:t>
            </w:r>
          </w:p>
        </w:tc>
        <w:tc>
          <w:tcPr>
            <w:tcW w:w="1254" w:type="dxa"/>
          </w:tcPr>
          <w:p w14:paraId="4F9D66C2" w14:textId="77777777" w:rsidR="00C74AB6" w:rsidRPr="00D37832" w:rsidRDefault="00C74AB6" w:rsidP="00A91670">
            <w:pPr>
              <w:pStyle w:val="TAL"/>
            </w:pPr>
            <w:r w:rsidRPr="00D37832">
              <w:t>DNS IPv6 AND XCAP</w:t>
            </w:r>
          </w:p>
        </w:tc>
      </w:tr>
      <w:tr w:rsidR="00C74AB6" w:rsidRPr="00D37832" w14:paraId="686927F6" w14:textId="77777777" w:rsidTr="00A91670">
        <w:trPr>
          <w:gridBefore w:val="1"/>
          <w:wBefore w:w="15" w:type="dxa"/>
        </w:trPr>
        <w:tc>
          <w:tcPr>
            <w:tcW w:w="4508" w:type="dxa"/>
          </w:tcPr>
          <w:p w14:paraId="0397E318" w14:textId="77777777" w:rsidR="00C74AB6" w:rsidRPr="00D37832" w:rsidRDefault="00C74AB6" w:rsidP="00A91670">
            <w:pPr>
              <w:pStyle w:val="TAL"/>
            </w:pPr>
            <w:r w:rsidRPr="00D37832">
              <w:t xml:space="preserve">    Length of container ID n contents</w:t>
            </w:r>
          </w:p>
        </w:tc>
        <w:tc>
          <w:tcPr>
            <w:tcW w:w="2267" w:type="dxa"/>
          </w:tcPr>
          <w:p w14:paraId="74EFB614" w14:textId="77777777" w:rsidR="00C74AB6" w:rsidRPr="00D37832" w:rsidRDefault="00C74AB6" w:rsidP="00A91670">
            <w:pPr>
              <w:pStyle w:val="TAL"/>
            </w:pPr>
          </w:p>
        </w:tc>
        <w:tc>
          <w:tcPr>
            <w:tcW w:w="1694" w:type="dxa"/>
          </w:tcPr>
          <w:p w14:paraId="2B291D78" w14:textId="77777777" w:rsidR="00C74AB6" w:rsidRPr="00D37832" w:rsidRDefault="00C74AB6" w:rsidP="00A91670">
            <w:pPr>
              <w:pStyle w:val="TAL"/>
            </w:pPr>
            <w:r w:rsidRPr="00D37832">
              <w:t>Length value determined by the TTCN implementation</w:t>
            </w:r>
          </w:p>
        </w:tc>
        <w:tc>
          <w:tcPr>
            <w:tcW w:w="1254" w:type="dxa"/>
            <w:vAlign w:val="center"/>
          </w:tcPr>
          <w:p w14:paraId="635C5657" w14:textId="77777777" w:rsidR="00C74AB6" w:rsidRPr="00D37832" w:rsidRDefault="00C74AB6" w:rsidP="00A91670">
            <w:pPr>
              <w:pStyle w:val="TAL"/>
            </w:pPr>
          </w:p>
        </w:tc>
      </w:tr>
      <w:tr w:rsidR="00C74AB6" w:rsidRPr="00D37832" w14:paraId="037C6068" w14:textId="77777777" w:rsidTr="00A91670">
        <w:trPr>
          <w:gridBefore w:val="1"/>
          <w:wBefore w:w="15" w:type="dxa"/>
        </w:trPr>
        <w:tc>
          <w:tcPr>
            <w:tcW w:w="4508" w:type="dxa"/>
          </w:tcPr>
          <w:p w14:paraId="252EF8D6" w14:textId="77777777" w:rsidR="00C74AB6" w:rsidRPr="00D37832" w:rsidRDefault="00C74AB6" w:rsidP="00A91670">
            <w:pPr>
              <w:pStyle w:val="TAL"/>
            </w:pPr>
            <w:r w:rsidRPr="00D37832">
              <w:t xml:space="preserve">    Container ID n contents</w:t>
            </w:r>
          </w:p>
        </w:tc>
        <w:tc>
          <w:tcPr>
            <w:tcW w:w="2267" w:type="dxa"/>
          </w:tcPr>
          <w:p w14:paraId="160CF5DF" w14:textId="77777777" w:rsidR="00C74AB6" w:rsidRPr="00D37832" w:rsidRDefault="00C74AB6" w:rsidP="00A91670">
            <w:pPr>
              <w:pStyle w:val="TAL"/>
            </w:pPr>
            <w:r w:rsidRPr="00D37832">
              <w:rPr>
                <w:rFonts w:eastAsia="Batang" w:cs="Arial"/>
                <w:szCs w:val="18"/>
                <w:lang w:eastAsia="ko-KR"/>
              </w:rPr>
              <w:t>IPv6 address</w:t>
            </w:r>
          </w:p>
        </w:tc>
        <w:tc>
          <w:tcPr>
            <w:tcW w:w="1694" w:type="dxa"/>
          </w:tcPr>
          <w:p w14:paraId="0A413479" w14:textId="77777777" w:rsidR="00C74AB6" w:rsidRPr="00D37832" w:rsidRDefault="00C74AB6" w:rsidP="00A91670">
            <w:pPr>
              <w:pStyle w:val="TAL"/>
            </w:pPr>
            <w:r w:rsidRPr="00D37832">
              <w:t>DNS IPv6 address</w:t>
            </w:r>
          </w:p>
        </w:tc>
        <w:tc>
          <w:tcPr>
            <w:tcW w:w="1254" w:type="dxa"/>
            <w:vAlign w:val="center"/>
          </w:tcPr>
          <w:p w14:paraId="0286ABE0" w14:textId="77777777" w:rsidR="00C74AB6" w:rsidRPr="00D37832" w:rsidRDefault="00C74AB6" w:rsidP="00A91670">
            <w:pPr>
              <w:pStyle w:val="TAL"/>
            </w:pPr>
          </w:p>
        </w:tc>
      </w:tr>
      <w:tr w:rsidR="00C74AB6" w:rsidRPr="00D37832" w14:paraId="2164B4A5" w14:textId="77777777" w:rsidTr="00A91670">
        <w:tblPrEx>
          <w:tblCellMar>
            <w:left w:w="108" w:type="dxa"/>
            <w:right w:w="108" w:type="dxa"/>
          </w:tblCellMar>
        </w:tblPrEx>
        <w:trPr>
          <w:gridBefore w:val="1"/>
          <w:wBefore w:w="15" w:type="dxa"/>
        </w:trPr>
        <w:tc>
          <w:tcPr>
            <w:tcW w:w="4508" w:type="dxa"/>
          </w:tcPr>
          <w:p w14:paraId="558B39D1" w14:textId="77777777" w:rsidR="00C74AB6" w:rsidRPr="00D37832" w:rsidRDefault="00C74AB6" w:rsidP="00A91670">
            <w:pPr>
              <w:pStyle w:val="TAL"/>
            </w:pPr>
            <w:r w:rsidRPr="00D37832">
              <w:t xml:space="preserve">  Container ID n+1</w:t>
            </w:r>
          </w:p>
        </w:tc>
        <w:tc>
          <w:tcPr>
            <w:tcW w:w="2267" w:type="dxa"/>
          </w:tcPr>
          <w:p w14:paraId="5935F50F" w14:textId="77777777" w:rsidR="00C74AB6" w:rsidRPr="00D37832" w:rsidRDefault="00C74AB6" w:rsidP="00A91670">
            <w:pPr>
              <w:pStyle w:val="TAL"/>
            </w:pPr>
            <w:r w:rsidRPr="00D37832">
              <w:rPr>
                <w:rFonts w:eastAsia="Batang" w:cs="Arial"/>
                <w:szCs w:val="18"/>
                <w:lang w:eastAsia="ko-KR"/>
              </w:rPr>
              <w:t>‘000D’H</w:t>
            </w:r>
          </w:p>
        </w:tc>
        <w:tc>
          <w:tcPr>
            <w:tcW w:w="1694" w:type="dxa"/>
          </w:tcPr>
          <w:p w14:paraId="060731D2" w14:textId="77777777" w:rsidR="00C74AB6" w:rsidRPr="00D37832" w:rsidRDefault="00C74AB6" w:rsidP="00A91670">
            <w:pPr>
              <w:pStyle w:val="TAL"/>
            </w:pPr>
            <w:r w:rsidRPr="00D37832">
              <w:t>n assigned to next available number</w:t>
            </w:r>
          </w:p>
        </w:tc>
        <w:tc>
          <w:tcPr>
            <w:tcW w:w="1254" w:type="dxa"/>
          </w:tcPr>
          <w:p w14:paraId="5D0EF1F2" w14:textId="77777777" w:rsidR="00C74AB6" w:rsidRPr="00D37832" w:rsidRDefault="00C74AB6" w:rsidP="00A91670">
            <w:pPr>
              <w:pStyle w:val="TAL"/>
            </w:pPr>
            <w:r w:rsidRPr="00D37832">
              <w:t>DNS IPv4 AND XCAP</w:t>
            </w:r>
          </w:p>
        </w:tc>
      </w:tr>
      <w:tr w:rsidR="00C74AB6" w:rsidRPr="00D37832" w14:paraId="19DC4555" w14:textId="77777777" w:rsidTr="00A91670">
        <w:trPr>
          <w:gridBefore w:val="1"/>
          <w:wBefore w:w="15" w:type="dxa"/>
        </w:trPr>
        <w:tc>
          <w:tcPr>
            <w:tcW w:w="4508" w:type="dxa"/>
          </w:tcPr>
          <w:p w14:paraId="2F72EEB7" w14:textId="77777777" w:rsidR="00C74AB6" w:rsidRPr="00D37832" w:rsidRDefault="00C74AB6" w:rsidP="00A91670">
            <w:pPr>
              <w:pStyle w:val="TAL"/>
            </w:pPr>
            <w:r w:rsidRPr="00D37832">
              <w:t xml:space="preserve">    Length of container ID n contents</w:t>
            </w:r>
          </w:p>
        </w:tc>
        <w:tc>
          <w:tcPr>
            <w:tcW w:w="2267" w:type="dxa"/>
          </w:tcPr>
          <w:p w14:paraId="673CB4F9" w14:textId="77777777" w:rsidR="00C74AB6" w:rsidRPr="00D37832" w:rsidRDefault="00C74AB6" w:rsidP="00A91670">
            <w:pPr>
              <w:pStyle w:val="TAL"/>
            </w:pPr>
          </w:p>
        </w:tc>
        <w:tc>
          <w:tcPr>
            <w:tcW w:w="1694" w:type="dxa"/>
          </w:tcPr>
          <w:p w14:paraId="1EF7B423" w14:textId="77777777" w:rsidR="00C74AB6" w:rsidRPr="00D37832" w:rsidRDefault="00C74AB6" w:rsidP="00A91670">
            <w:pPr>
              <w:pStyle w:val="TAL"/>
            </w:pPr>
            <w:r w:rsidRPr="00D37832">
              <w:t>Length value determined by the TTCN implementation</w:t>
            </w:r>
          </w:p>
        </w:tc>
        <w:tc>
          <w:tcPr>
            <w:tcW w:w="1254" w:type="dxa"/>
            <w:vAlign w:val="center"/>
          </w:tcPr>
          <w:p w14:paraId="1FC669F9" w14:textId="77777777" w:rsidR="00C74AB6" w:rsidRPr="00D37832" w:rsidRDefault="00C74AB6" w:rsidP="00A91670">
            <w:pPr>
              <w:pStyle w:val="TAL"/>
            </w:pPr>
          </w:p>
        </w:tc>
      </w:tr>
      <w:tr w:rsidR="00C74AB6" w:rsidRPr="00D37832" w14:paraId="2D146BCF" w14:textId="77777777" w:rsidTr="00A91670">
        <w:trPr>
          <w:gridBefore w:val="1"/>
          <w:wBefore w:w="15" w:type="dxa"/>
        </w:trPr>
        <w:tc>
          <w:tcPr>
            <w:tcW w:w="4508" w:type="dxa"/>
          </w:tcPr>
          <w:p w14:paraId="325C997C" w14:textId="77777777" w:rsidR="00C74AB6" w:rsidRPr="00D37832" w:rsidRDefault="00C74AB6" w:rsidP="00A91670">
            <w:pPr>
              <w:pStyle w:val="TAL"/>
            </w:pPr>
            <w:r w:rsidRPr="00D37832">
              <w:t xml:space="preserve">    Container ID n contents</w:t>
            </w:r>
          </w:p>
        </w:tc>
        <w:tc>
          <w:tcPr>
            <w:tcW w:w="2267" w:type="dxa"/>
          </w:tcPr>
          <w:p w14:paraId="2578E817" w14:textId="77777777" w:rsidR="00C74AB6" w:rsidRPr="00D37832" w:rsidRDefault="00C74AB6" w:rsidP="00A91670">
            <w:pPr>
              <w:pStyle w:val="TAL"/>
            </w:pPr>
            <w:r w:rsidRPr="00D37832">
              <w:rPr>
                <w:rFonts w:eastAsia="Batang" w:cs="Arial"/>
                <w:szCs w:val="18"/>
                <w:lang w:eastAsia="ko-KR"/>
              </w:rPr>
              <w:t>IPv4 address</w:t>
            </w:r>
          </w:p>
        </w:tc>
        <w:tc>
          <w:tcPr>
            <w:tcW w:w="1694" w:type="dxa"/>
          </w:tcPr>
          <w:p w14:paraId="2A6C7D1E" w14:textId="77777777" w:rsidR="00C74AB6" w:rsidRPr="00D37832" w:rsidRDefault="00C74AB6" w:rsidP="00A91670">
            <w:pPr>
              <w:pStyle w:val="TAL"/>
            </w:pPr>
            <w:r w:rsidRPr="00D37832">
              <w:t>DNS IPv4 address</w:t>
            </w:r>
          </w:p>
        </w:tc>
        <w:tc>
          <w:tcPr>
            <w:tcW w:w="1254" w:type="dxa"/>
            <w:vAlign w:val="center"/>
          </w:tcPr>
          <w:p w14:paraId="1F08BBAC" w14:textId="77777777" w:rsidR="00C74AB6" w:rsidRPr="00D37832" w:rsidRDefault="00C74AB6" w:rsidP="00A91670">
            <w:pPr>
              <w:pStyle w:val="TAL"/>
            </w:pPr>
          </w:p>
        </w:tc>
      </w:tr>
      <w:tr w:rsidR="00C74AB6" w:rsidRPr="00D37832" w14:paraId="22B7B732" w14:textId="77777777" w:rsidTr="00A91670">
        <w:tblPrEx>
          <w:tblCellMar>
            <w:left w:w="108" w:type="dxa"/>
            <w:right w:w="108" w:type="dxa"/>
          </w:tblCellMar>
        </w:tblPrEx>
        <w:trPr>
          <w:gridBefore w:val="1"/>
          <w:wBefore w:w="15" w:type="dxa"/>
        </w:trPr>
        <w:tc>
          <w:tcPr>
            <w:tcW w:w="4508" w:type="dxa"/>
          </w:tcPr>
          <w:p w14:paraId="0378B221" w14:textId="77777777" w:rsidR="00C74AB6" w:rsidRPr="00D37832" w:rsidRDefault="00C74AB6" w:rsidP="00A91670">
            <w:pPr>
              <w:pStyle w:val="TAL"/>
            </w:pPr>
            <w:r w:rsidRPr="00D37832">
              <w:lastRenderedPageBreak/>
              <w:t>DNN</w:t>
            </w:r>
          </w:p>
        </w:tc>
        <w:tc>
          <w:tcPr>
            <w:tcW w:w="2267" w:type="dxa"/>
          </w:tcPr>
          <w:p w14:paraId="48564BDE" w14:textId="77777777" w:rsidR="00C74AB6" w:rsidRPr="00D37832" w:rsidRDefault="00C74AB6" w:rsidP="00A91670">
            <w:pPr>
              <w:pStyle w:val="TAL"/>
            </w:pPr>
            <w:r w:rsidRPr="00D37832">
              <w:t xml:space="preserve">The DNN/APN ID of the entry in Table 4.8.4-1 which has been determined by the DNN IE in the UL NAS TRANSPORT message which carried the corresponding </w:t>
            </w:r>
            <w:r w:rsidRPr="00D37832">
              <w:rPr>
                <w:iCs/>
              </w:rPr>
              <w:t xml:space="preserve">PDU SESSION ESTABLISHMENT REQUEST or by </w:t>
            </w:r>
            <w:r w:rsidRPr="00D37832">
              <w:t>pc_APN_Default_Configuration if the DNN IE was not present</w:t>
            </w:r>
          </w:p>
        </w:tc>
        <w:tc>
          <w:tcPr>
            <w:tcW w:w="1694" w:type="dxa"/>
          </w:tcPr>
          <w:p w14:paraId="31A9601C" w14:textId="77777777" w:rsidR="00C74AB6" w:rsidRPr="00D37832" w:rsidRDefault="00C74AB6" w:rsidP="00A91670">
            <w:pPr>
              <w:pStyle w:val="TAL"/>
            </w:pPr>
          </w:p>
        </w:tc>
        <w:tc>
          <w:tcPr>
            <w:tcW w:w="1254" w:type="dxa"/>
          </w:tcPr>
          <w:p w14:paraId="49D8F18E" w14:textId="77777777" w:rsidR="00C74AB6" w:rsidRPr="00D37832" w:rsidRDefault="00C74AB6" w:rsidP="00A91670">
            <w:pPr>
              <w:pStyle w:val="TAL"/>
            </w:pPr>
          </w:p>
        </w:tc>
      </w:tr>
      <w:tr w:rsidR="00C74AB6" w:rsidRPr="00D37832" w14:paraId="13DFE3C1" w14:textId="77777777" w:rsidTr="00A91670">
        <w:tblPrEx>
          <w:tblCellMar>
            <w:left w:w="108" w:type="dxa"/>
            <w:right w:w="108" w:type="dxa"/>
          </w:tblCellMar>
        </w:tblPrEx>
        <w:trPr>
          <w:gridBefore w:val="1"/>
          <w:wBefore w:w="15" w:type="dxa"/>
        </w:trPr>
        <w:tc>
          <w:tcPr>
            <w:tcW w:w="4508" w:type="dxa"/>
          </w:tcPr>
          <w:p w14:paraId="7CFBAE23" w14:textId="77777777" w:rsidR="00C74AB6" w:rsidRPr="00D37832" w:rsidRDefault="00C74AB6" w:rsidP="00A91670">
            <w:pPr>
              <w:pStyle w:val="TAL"/>
            </w:pPr>
            <w:r w:rsidRPr="00D37832">
              <w:t>5GSM network feature support</w:t>
            </w:r>
          </w:p>
        </w:tc>
        <w:tc>
          <w:tcPr>
            <w:tcW w:w="2267" w:type="dxa"/>
          </w:tcPr>
          <w:p w14:paraId="5E545EA9" w14:textId="77777777" w:rsidR="00C74AB6" w:rsidRPr="00D37832" w:rsidRDefault="00C74AB6" w:rsidP="00A91670">
            <w:pPr>
              <w:pStyle w:val="TAL"/>
            </w:pPr>
            <w:r w:rsidRPr="00D37832">
              <w:t>Not Present</w:t>
            </w:r>
          </w:p>
        </w:tc>
        <w:tc>
          <w:tcPr>
            <w:tcW w:w="1694" w:type="dxa"/>
          </w:tcPr>
          <w:p w14:paraId="65C0739A" w14:textId="77777777" w:rsidR="00C74AB6" w:rsidRPr="00D37832" w:rsidRDefault="00C74AB6" w:rsidP="00A91670">
            <w:pPr>
              <w:pStyle w:val="TAL"/>
            </w:pPr>
          </w:p>
        </w:tc>
        <w:tc>
          <w:tcPr>
            <w:tcW w:w="1254" w:type="dxa"/>
          </w:tcPr>
          <w:p w14:paraId="231FBE9A" w14:textId="77777777" w:rsidR="00C74AB6" w:rsidRPr="00D37832" w:rsidRDefault="00C74AB6" w:rsidP="00A91670">
            <w:pPr>
              <w:pStyle w:val="TAL"/>
            </w:pPr>
          </w:p>
        </w:tc>
      </w:tr>
      <w:tr w:rsidR="00C74AB6" w:rsidRPr="00D37832" w14:paraId="70DA541B" w14:textId="77777777" w:rsidTr="00A91670">
        <w:tblPrEx>
          <w:tblCellMar>
            <w:left w:w="108" w:type="dxa"/>
            <w:right w:w="108" w:type="dxa"/>
          </w:tblCellMar>
        </w:tblPrEx>
        <w:trPr>
          <w:gridBefore w:val="1"/>
          <w:wBefore w:w="15" w:type="dxa"/>
        </w:trPr>
        <w:tc>
          <w:tcPr>
            <w:tcW w:w="4508" w:type="dxa"/>
          </w:tcPr>
          <w:p w14:paraId="0F31135F" w14:textId="77777777" w:rsidR="00C74AB6" w:rsidRPr="00D37832" w:rsidRDefault="00C74AB6" w:rsidP="00A91670">
            <w:pPr>
              <w:pStyle w:val="TAL"/>
            </w:pPr>
            <w:r w:rsidRPr="00D37832">
              <w:t>Serving PLMN rate control</w:t>
            </w:r>
          </w:p>
        </w:tc>
        <w:tc>
          <w:tcPr>
            <w:tcW w:w="2267" w:type="dxa"/>
          </w:tcPr>
          <w:p w14:paraId="68C0D616" w14:textId="77777777" w:rsidR="00C74AB6" w:rsidRPr="00D37832" w:rsidRDefault="00C74AB6" w:rsidP="00A91670">
            <w:pPr>
              <w:pStyle w:val="TAL"/>
            </w:pPr>
            <w:r w:rsidRPr="00D37832">
              <w:t>Not Present</w:t>
            </w:r>
          </w:p>
        </w:tc>
        <w:tc>
          <w:tcPr>
            <w:tcW w:w="1694" w:type="dxa"/>
          </w:tcPr>
          <w:p w14:paraId="48E1FB22" w14:textId="77777777" w:rsidR="00C74AB6" w:rsidRPr="00D37832" w:rsidRDefault="00C74AB6" w:rsidP="00A91670">
            <w:pPr>
              <w:pStyle w:val="TAL"/>
            </w:pPr>
          </w:p>
        </w:tc>
        <w:tc>
          <w:tcPr>
            <w:tcW w:w="1254" w:type="dxa"/>
          </w:tcPr>
          <w:p w14:paraId="206C2BD5" w14:textId="77777777" w:rsidR="00C74AB6" w:rsidRPr="00D37832" w:rsidRDefault="00C74AB6" w:rsidP="00A91670">
            <w:pPr>
              <w:pStyle w:val="TAL"/>
            </w:pPr>
          </w:p>
        </w:tc>
      </w:tr>
      <w:tr w:rsidR="00C74AB6" w:rsidRPr="00D37832" w14:paraId="48135455" w14:textId="77777777" w:rsidTr="00A91670">
        <w:tblPrEx>
          <w:tblCellMar>
            <w:left w:w="108" w:type="dxa"/>
            <w:right w:w="108" w:type="dxa"/>
          </w:tblCellMar>
        </w:tblPrEx>
        <w:trPr>
          <w:gridBefore w:val="1"/>
          <w:wBefore w:w="15" w:type="dxa"/>
        </w:trPr>
        <w:tc>
          <w:tcPr>
            <w:tcW w:w="4508" w:type="dxa"/>
          </w:tcPr>
          <w:p w14:paraId="02D985D3" w14:textId="77777777" w:rsidR="00C74AB6" w:rsidRPr="00D37832" w:rsidRDefault="00C74AB6" w:rsidP="00A91670">
            <w:pPr>
              <w:pStyle w:val="TAL"/>
            </w:pPr>
            <w:r w:rsidRPr="00D37832">
              <w:rPr>
                <w:lang w:eastAsia="zh-CN"/>
              </w:rPr>
              <w:t>ATSSS container</w:t>
            </w:r>
          </w:p>
        </w:tc>
        <w:tc>
          <w:tcPr>
            <w:tcW w:w="2267" w:type="dxa"/>
          </w:tcPr>
          <w:p w14:paraId="6DEFA66C" w14:textId="77777777" w:rsidR="00C74AB6" w:rsidRPr="00D37832" w:rsidRDefault="00C74AB6" w:rsidP="00A91670">
            <w:pPr>
              <w:pStyle w:val="TAL"/>
            </w:pPr>
            <w:r w:rsidRPr="00D37832">
              <w:t>Not Present</w:t>
            </w:r>
          </w:p>
        </w:tc>
        <w:tc>
          <w:tcPr>
            <w:tcW w:w="1694" w:type="dxa"/>
          </w:tcPr>
          <w:p w14:paraId="1DD074F9" w14:textId="77777777" w:rsidR="00C74AB6" w:rsidRPr="00D37832" w:rsidRDefault="00C74AB6" w:rsidP="00A91670">
            <w:pPr>
              <w:pStyle w:val="TAL"/>
            </w:pPr>
          </w:p>
        </w:tc>
        <w:tc>
          <w:tcPr>
            <w:tcW w:w="1254" w:type="dxa"/>
          </w:tcPr>
          <w:p w14:paraId="6124490D" w14:textId="77777777" w:rsidR="00C74AB6" w:rsidRPr="00D37832" w:rsidRDefault="00C74AB6" w:rsidP="00A91670">
            <w:pPr>
              <w:pStyle w:val="TAL"/>
            </w:pPr>
          </w:p>
        </w:tc>
      </w:tr>
      <w:tr w:rsidR="00C74AB6" w:rsidRPr="00D37832" w14:paraId="3DCBE2DB" w14:textId="77777777" w:rsidTr="00A91670">
        <w:tblPrEx>
          <w:tblCellMar>
            <w:left w:w="108" w:type="dxa"/>
            <w:right w:w="108" w:type="dxa"/>
          </w:tblCellMar>
        </w:tblPrEx>
        <w:trPr>
          <w:gridBefore w:val="1"/>
          <w:wBefore w:w="15" w:type="dxa"/>
        </w:trPr>
        <w:tc>
          <w:tcPr>
            <w:tcW w:w="4508" w:type="dxa"/>
          </w:tcPr>
          <w:p w14:paraId="28972E33" w14:textId="77777777" w:rsidR="00C74AB6" w:rsidRPr="00D37832" w:rsidRDefault="00C74AB6" w:rsidP="00A91670">
            <w:pPr>
              <w:pStyle w:val="TAL"/>
            </w:pPr>
            <w:r w:rsidRPr="00D37832">
              <w:rPr>
                <w:lang w:eastAsia="zh-CN"/>
              </w:rPr>
              <w:t>Control plane only indication</w:t>
            </w:r>
          </w:p>
        </w:tc>
        <w:tc>
          <w:tcPr>
            <w:tcW w:w="2267" w:type="dxa"/>
          </w:tcPr>
          <w:p w14:paraId="4AD434E4" w14:textId="77777777" w:rsidR="00C74AB6" w:rsidRPr="00D37832" w:rsidRDefault="00C74AB6" w:rsidP="00A91670">
            <w:pPr>
              <w:pStyle w:val="TAL"/>
            </w:pPr>
            <w:r w:rsidRPr="00D37832">
              <w:t>Not Present</w:t>
            </w:r>
          </w:p>
        </w:tc>
        <w:tc>
          <w:tcPr>
            <w:tcW w:w="1694" w:type="dxa"/>
          </w:tcPr>
          <w:p w14:paraId="49FDEAEA" w14:textId="77777777" w:rsidR="00C74AB6" w:rsidRPr="00D37832" w:rsidRDefault="00C74AB6" w:rsidP="00A91670">
            <w:pPr>
              <w:pStyle w:val="TAL"/>
            </w:pPr>
          </w:p>
        </w:tc>
        <w:tc>
          <w:tcPr>
            <w:tcW w:w="1254" w:type="dxa"/>
          </w:tcPr>
          <w:p w14:paraId="2D29F5EA" w14:textId="77777777" w:rsidR="00C74AB6" w:rsidRPr="00D37832" w:rsidRDefault="00C74AB6" w:rsidP="00A91670">
            <w:pPr>
              <w:pStyle w:val="TAL"/>
            </w:pPr>
          </w:p>
        </w:tc>
      </w:tr>
      <w:tr w:rsidR="00C74AB6" w:rsidRPr="00D37832" w14:paraId="4AE74C20" w14:textId="77777777" w:rsidTr="00A91670">
        <w:tblPrEx>
          <w:tblCellMar>
            <w:left w:w="108" w:type="dxa"/>
            <w:right w:w="108" w:type="dxa"/>
          </w:tblCellMar>
        </w:tblPrEx>
        <w:trPr>
          <w:gridBefore w:val="1"/>
          <w:wBefore w:w="15" w:type="dxa"/>
        </w:trPr>
        <w:tc>
          <w:tcPr>
            <w:tcW w:w="4508" w:type="dxa"/>
          </w:tcPr>
          <w:p w14:paraId="51CAC506" w14:textId="77777777" w:rsidR="00C74AB6" w:rsidRPr="00D37832" w:rsidRDefault="00C74AB6" w:rsidP="00A91670">
            <w:pPr>
              <w:pStyle w:val="TAL"/>
            </w:pPr>
            <w:r w:rsidRPr="00D37832">
              <w:rPr>
                <w:lang w:eastAsia="zh-CN"/>
              </w:rPr>
              <w:t>IP header compression configuration</w:t>
            </w:r>
          </w:p>
        </w:tc>
        <w:tc>
          <w:tcPr>
            <w:tcW w:w="2267" w:type="dxa"/>
          </w:tcPr>
          <w:p w14:paraId="6AF54C5F" w14:textId="77777777" w:rsidR="00C74AB6" w:rsidRPr="00D37832" w:rsidRDefault="00C74AB6" w:rsidP="00A91670">
            <w:pPr>
              <w:pStyle w:val="TAL"/>
            </w:pPr>
            <w:r w:rsidRPr="00D37832">
              <w:t>Not Present</w:t>
            </w:r>
          </w:p>
        </w:tc>
        <w:tc>
          <w:tcPr>
            <w:tcW w:w="1694" w:type="dxa"/>
          </w:tcPr>
          <w:p w14:paraId="5F7FC681" w14:textId="77777777" w:rsidR="00C74AB6" w:rsidRPr="00D37832" w:rsidRDefault="00C74AB6" w:rsidP="00A91670">
            <w:pPr>
              <w:pStyle w:val="TAL"/>
            </w:pPr>
          </w:p>
        </w:tc>
        <w:tc>
          <w:tcPr>
            <w:tcW w:w="1254" w:type="dxa"/>
          </w:tcPr>
          <w:p w14:paraId="43EF3594" w14:textId="77777777" w:rsidR="00C74AB6" w:rsidRPr="00D37832" w:rsidRDefault="00C74AB6" w:rsidP="00A91670">
            <w:pPr>
              <w:pStyle w:val="TAL"/>
            </w:pPr>
          </w:p>
        </w:tc>
      </w:tr>
      <w:tr w:rsidR="00C74AB6" w:rsidRPr="00D37832" w14:paraId="0DEC491B" w14:textId="77777777" w:rsidTr="00A91670">
        <w:tblPrEx>
          <w:tblCellMar>
            <w:left w:w="108" w:type="dxa"/>
            <w:right w:w="108" w:type="dxa"/>
          </w:tblCellMar>
        </w:tblPrEx>
        <w:trPr>
          <w:gridBefore w:val="1"/>
          <w:wBefore w:w="15" w:type="dxa"/>
        </w:trPr>
        <w:tc>
          <w:tcPr>
            <w:tcW w:w="4508" w:type="dxa"/>
          </w:tcPr>
          <w:p w14:paraId="26604DE7" w14:textId="77777777" w:rsidR="00C74AB6" w:rsidRPr="00D37832" w:rsidRDefault="00C74AB6" w:rsidP="00A91670">
            <w:pPr>
              <w:pStyle w:val="TAL"/>
            </w:pPr>
            <w:r w:rsidRPr="00D37832">
              <w:rPr>
                <w:lang w:eastAsia="zh-CN"/>
              </w:rPr>
              <w:t>Ethernet header compression configuration</w:t>
            </w:r>
          </w:p>
        </w:tc>
        <w:tc>
          <w:tcPr>
            <w:tcW w:w="2267" w:type="dxa"/>
          </w:tcPr>
          <w:p w14:paraId="57996E6F" w14:textId="77777777" w:rsidR="00C74AB6" w:rsidRPr="00D37832" w:rsidRDefault="00C74AB6" w:rsidP="00A91670">
            <w:pPr>
              <w:pStyle w:val="TAL"/>
            </w:pPr>
            <w:r w:rsidRPr="00D37832">
              <w:t>Not Present</w:t>
            </w:r>
          </w:p>
        </w:tc>
        <w:tc>
          <w:tcPr>
            <w:tcW w:w="1694" w:type="dxa"/>
          </w:tcPr>
          <w:p w14:paraId="342E7829" w14:textId="77777777" w:rsidR="00C74AB6" w:rsidRPr="00D37832" w:rsidRDefault="00C74AB6" w:rsidP="00A91670">
            <w:pPr>
              <w:pStyle w:val="TAL"/>
            </w:pPr>
          </w:p>
        </w:tc>
        <w:tc>
          <w:tcPr>
            <w:tcW w:w="1254" w:type="dxa"/>
          </w:tcPr>
          <w:p w14:paraId="75C47C95" w14:textId="77777777" w:rsidR="00C74AB6" w:rsidRPr="00D37832" w:rsidRDefault="00C74AB6" w:rsidP="00A91670">
            <w:pPr>
              <w:pStyle w:val="TAL"/>
            </w:pPr>
          </w:p>
        </w:tc>
      </w:tr>
      <w:tr w:rsidR="00C74AB6" w:rsidRPr="00D37832" w14:paraId="41816212" w14:textId="77777777" w:rsidTr="00A91670">
        <w:tblPrEx>
          <w:tblCellMar>
            <w:left w:w="108" w:type="dxa"/>
            <w:right w:w="108" w:type="dxa"/>
          </w:tblCellMar>
        </w:tblPrEx>
        <w:trPr>
          <w:gridBefore w:val="1"/>
          <w:wBefore w:w="15" w:type="dxa"/>
        </w:trPr>
        <w:tc>
          <w:tcPr>
            <w:tcW w:w="4508" w:type="dxa"/>
          </w:tcPr>
          <w:p w14:paraId="3CBD56B8" w14:textId="77777777" w:rsidR="00C74AB6" w:rsidRPr="00D37832" w:rsidRDefault="00C74AB6" w:rsidP="00A91670">
            <w:pPr>
              <w:pStyle w:val="TAL"/>
              <w:rPr>
                <w:lang w:eastAsia="zh-CN"/>
              </w:rPr>
            </w:pPr>
            <w:r w:rsidRPr="00D37832">
              <w:rPr>
                <w:lang w:eastAsia="zh-CN"/>
              </w:rPr>
              <w:t>Ethernet header compression configuration</w:t>
            </w:r>
          </w:p>
        </w:tc>
        <w:tc>
          <w:tcPr>
            <w:tcW w:w="2267" w:type="dxa"/>
          </w:tcPr>
          <w:p w14:paraId="46B49661" w14:textId="77777777" w:rsidR="00C74AB6" w:rsidRPr="00D37832" w:rsidRDefault="00C74AB6" w:rsidP="00A91670">
            <w:pPr>
              <w:pStyle w:val="TAL"/>
            </w:pPr>
            <w:r w:rsidRPr="00D37832">
              <w:t>Any value according to TS 24.501 [25] subclause 9.11.4.28</w:t>
            </w:r>
          </w:p>
        </w:tc>
        <w:tc>
          <w:tcPr>
            <w:tcW w:w="1694" w:type="dxa"/>
          </w:tcPr>
          <w:p w14:paraId="18F9D04C" w14:textId="77777777" w:rsidR="00C74AB6" w:rsidRPr="00D37832" w:rsidRDefault="00C74AB6" w:rsidP="00A91670">
            <w:pPr>
              <w:pStyle w:val="TAL"/>
            </w:pPr>
          </w:p>
        </w:tc>
        <w:tc>
          <w:tcPr>
            <w:tcW w:w="1254" w:type="dxa"/>
          </w:tcPr>
          <w:p w14:paraId="42B8AAE8" w14:textId="77777777" w:rsidR="00C74AB6" w:rsidRPr="00D37832" w:rsidRDefault="00C74AB6" w:rsidP="00A91670">
            <w:pPr>
              <w:pStyle w:val="TAL"/>
            </w:pPr>
            <w:r w:rsidRPr="00D37832">
              <w:t>Ethernet</w:t>
            </w:r>
          </w:p>
        </w:tc>
      </w:tr>
      <w:tr w:rsidR="00C74AB6" w:rsidRPr="00D37832" w14:paraId="132D8146" w14:textId="77777777" w:rsidTr="00A91670">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1B9C1393" w14:textId="77777777" w:rsidR="00C74AB6" w:rsidRPr="00D37832" w:rsidRDefault="00C74AB6" w:rsidP="00A91670">
            <w:pPr>
              <w:pStyle w:val="TAL"/>
              <w:rPr>
                <w:lang w:eastAsia="zh-CN"/>
              </w:rPr>
            </w:pPr>
            <w:r w:rsidRPr="00D37832">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4DA7A95F" w14:textId="77777777" w:rsidR="00C74AB6" w:rsidRPr="00D37832" w:rsidRDefault="00C74AB6" w:rsidP="00A91670">
            <w:pPr>
              <w:pStyle w:val="TAL"/>
            </w:pPr>
            <w:r w:rsidRPr="00D37832">
              <w:t>Not Present</w:t>
            </w:r>
          </w:p>
        </w:tc>
        <w:tc>
          <w:tcPr>
            <w:tcW w:w="1694" w:type="dxa"/>
            <w:tcBorders>
              <w:top w:val="single" w:sz="4" w:space="0" w:color="auto"/>
              <w:left w:val="single" w:sz="4" w:space="0" w:color="auto"/>
              <w:bottom w:val="single" w:sz="4" w:space="0" w:color="auto"/>
              <w:right w:val="single" w:sz="4" w:space="0" w:color="auto"/>
            </w:tcBorders>
          </w:tcPr>
          <w:p w14:paraId="3419797B" w14:textId="77777777" w:rsidR="00C74AB6" w:rsidRPr="00D37832" w:rsidRDefault="00C74AB6" w:rsidP="00A91670">
            <w:pPr>
              <w:pStyle w:val="TAL"/>
            </w:pPr>
          </w:p>
        </w:tc>
        <w:tc>
          <w:tcPr>
            <w:tcW w:w="1254" w:type="dxa"/>
            <w:tcBorders>
              <w:top w:val="single" w:sz="4" w:space="0" w:color="auto"/>
              <w:left w:val="single" w:sz="4" w:space="0" w:color="auto"/>
              <w:bottom w:val="single" w:sz="4" w:space="0" w:color="auto"/>
              <w:right w:val="single" w:sz="4" w:space="0" w:color="auto"/>
            </w:tcBorders>
          </w:tcPr>
          <w:p w14:paraId="5056209A" w14:textId="77777777" w:rsidR="00C74AB6" w:rsidRPr="00D37832" w:rsidRDefault="00C74AB6" w:rsidP="00A91670">
            <w:pPr>
              <w:pStyle w:val="TAL"/>
            </w:pPr>
          </w:p>
        </w:tc>
      </w:tr>
      <w:tr w:rsidR="00C74AB6" w:rsidRPr="00D37832" w14:paraId="3F902EB6" w14:textId="77777777" w:rsidTr="00A91670">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53C51F4A" w14:textId="77777777" w:rsidR="00C74AB6" w:rsidRPr="00D37832" w:rsidRDefault="00C74AB6" w:rsidP="00A91670">
            <w:pPr>
              <w:pStyle w:val="TAL"/>
              <w:rPr>
                <w:lang w:eastAsia="zh-CN"/>
              </w:rPr>
            </w:pPr>
            <w:r w:rsidRPr="00D37832">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4C4E30F3" w14:textId="77777777" w:rsidR="00C74AB6" w:rsidRPr="00D37832" w:rsidRDefault="00C74AB6" w:rsidP="00A91670">
            <w:pPr>
              <w:pStyle w:val="TAL"/>
            </w:pPr>
            <w:r w:rsidRPr="00D37832">
              <w:t>Not Present</w:t>
            </w:r>
          </w:p>
        </w:tc>
        <w:tc>
          <w:tcPr>
            <w:tcW w:w="1694" w:type="dxa"/>
            <w:tcBorders>
              <w:top w:val="single" w:sz="4" w:space="0" w:color="auto"/>
              <w:left w:val="single" w:sz="4" w:space="0" w:color="auto"/>
              <w:bottom w:val="single" w:sz="4" w:space="0" w:color="auto"/>
              <w:right w:val="single" w:sz="4" w:space="0" w:color="auto"/>
            </w:tcBorders>
          </w:tcPr>
          <w:p w14:paraId="6EB8B6A9" w14:textId="77777777" w:rsidR="00C74AB6" w:rsidRPr="00D37832" w:rsidRDefault="00C74AB6" w:rsidP="00A91670">
            <w:pPr>
              <w:pStyle w:val="TAL"/>
            </w:pPr>
          </w:p>
        </w:tc>
        <w:tc>
          <w:tcPr>
            <w:tcW w:w="1254" w:type="dxa"/>
            <w:tcBorders>
              <w:top w:val="single" w:sz="4" w:space="0" w:color="auto"/>
              <w:left w:val="single" w:sz="4" w:space="0" w:color="auto"/>
              <w:bottom w:val="single" w:sz="4" w:space="0" w:color="auto"/>
              <w:right w:val="single" w:sz="4" w:space="0" w:color="auto"/>
            </w:tcBorders>
          </w:tcPr>
          <w:p w14:paraId="3F44702C" w14:textId="77777777" w:rsidR="00C74AB6" w:rsidRPr="00D37832" w:rsidRDefault="00C74AB6" w:rsidP="00A91670">
            <w:pPr>
              <w:pStyle w:val="TAL"/>
            </w:pPr>
          </w:p>
        </w:tc>
      </w:tr>
      <w:tr w:rsidR="002F3A35" w:rsidRPr="00D37832" w14:paraId="1858F628" w14:textId="77777777" w:rsidTr="00A91670">
        <w:tblPrEx>
          <w:tblCellMar>
            <w:left w:w="108" w:type="dxa"/>
            <w:right w:w="108" w:type="dxa"/>
          </w:tblCellMar>
        </w:tblPrEx>
        <w:trPr>
          <w:gridAfter w:val="1"/>
          <w:wAfter w:w="1254" w:type="dxa"/>
          <w:ins w:id="4" w:author="Ericsson User" w:date="2024-02-16T13:21:00Z"/>
        </w:trPr>
        <w:tc>
          <w:tcPr>
            <w:tcW w:w="4508" w:type="dxa"/>
            <w:tcBorders>
              <w:top w:val="single" w:sz="4" w:space="0" w:color="auto"/>
              <w:left w:val="single" w:sz="4" w:space="0" w:color="auto"/>
              <w:bottom w:val="single" w:sz="4" w:space="0" w:color="auto"/>
              <w:right w:val="single" w:sz="4" w:space="0" w:color="auto"/>
            </w:tcBorders>
          </w:tcPr>
          <w:p w14:paraId="425F58EC" w14:textId="0FBF0A21" w:rsidR="002F3A35" w:rsidRPr="00D37832" w:rsidRDefault="002F3A35" w:rsidP="002F3A35">
            <w:pPr>
              <w:pStyle w:val="TAL"/>
              <w:rPr>
                <w:ins w:id="5" w:author="Ericsson User" w:date="2024-02-16T13:21:00Z"/>
                <w:lang w:eastAsia="zh-CN"/>
              </w:rPr>
            </w:pPr>
            <w:ins w:id="6" w:author="Ericsson User" w:date="2024-02-16T13:21:00Z">
              <w:r w:rsidRPr="0042506B">
                <w:t>N3QAI</w:t>
              </w:r>
            </w:ins>
          </w:p>
        </w:tc>
        <w:tc>
          <w:tcPr>
            <w:tcW w:w="2267" w:type="dxa"/>
            <w:tcBorders>
              <w:top w:val="single" w:sz="4" w:space="0" w:color="auto"/>
              <w:left w:val="single" w:sz="4" w:space="0" w:color="auto"/>
              <w:bottom w:val="single" w:sz="4" w:space="0" w:color="auto"/>
              <w:right w:val="single" w:sz="4" w:space="0" w:color="auto"/>
            </w:tcBorders>
          </w:tcPr>
          <w:p w14:paraId="5EE33737" w14:textId="01184CE5" w:rsidR="002F3A35" w:rsidRPr="00D37832" w:rsidRDefault="002F3A35" w:rsidP="002F3A35">
            <w:pPr>
              <w:pStyle w:val="TAL"/>
              <w:rPr>
                <w:ins w:id="7" w:author="Ericsson User" w:date="2024-02-16T13:21:00Z"/>
              </w:rPr>
            </w:pPr>
            <w:ins w:id="8" w:author="Ericsson User" w:date="2024-02-16T13:22:00Z">
              <w:r w:rsidRPr="00D37832">
                <w:t>Not Present</w:t>
              </w:r>
            </w:ins>
          </w:p>
        </w:tc>
        <w:tc>
          <w:tcPr>
            <w:tcW w:w="1694" w:type="dxa"/>
            <w:tcBorders>
              <w:top w:val="single" w:sz="4" w:space="0" w:color="auto"/>
              <w:left w:val="single" w:sz="4" w:space="0" w:color="auto"/>
              <w:bottom w:val="single" w:sz="4" w:space="0" w:color="auto"/>
              <w:right w:val="single" w:sz="4" w:space="0" w:color="auto"/>
            </w:tcBorders>
          </w:tcPr>
          <w:p w14:paraId="4DCA1EE2" w14:textId="77777777" w:rsidR="002F3A35" w:rsidRPr="00D37832" w:rsidRDefault="002F3A35" w:rsidP="002F3A35">
            <w:pPr>
              <w:pStyle w:val="TAL"/>
              <w:rPr>
                <w:ins w:id="9" w:author="Ericsson User" w:date="2024-02-16T13:21:00Z"/>
              </w:rPr>
            </w:pPr>
          </w:p>
        </w:tc>
        <w:tc>
          <w:tcPr>
            <w:tcW w:w="1254" w:type="dxa"/>
            <w:tcBorders>
              <w:top w:val="single" w:sz="4" w:space="0" w:color="auto"/>
              <w:left w:val="single" w:sz="4" w:space="0" w:color="auto"/>
              <w:bottom w:val="single" w:sz="4" w:space="0" w:color="auto"/>
              <w:right w:val="single" w:sz="4" w:space="0" w:color="auto"/>
            </w:tcBorders>
          </w:tcPr>
          <w:p w14:paraId="5E0F9F23" w14:textId="77777777" w:rsidR="002F3A35" w:rsidRPr="00D37832" w:rsidRDefault="002F3A35" w:rsidP="002F3A35">
            <w:pPr>
              <w:pStyle w:val="TAL"/>
              <w:rPr>
                <w:ins w:id="10" w:author="Ericsson User" w:date="2024-02-16T13:21:00Z"/>
              </w:rPr>
            </w:pPr>
          </w:p>
        </w:tc>
      </w:tr>
    </w:tbl>
    <w:p w14:paraId="195CD715" w14:textId="77777777" w:rsidR="00C74AB6" w:rsidRPr="00D37832" w:rsidRDefault="00C74AB6" w:rsidP="00C74AB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74AB6" w:rsidRPr="00D37832" w14:paraId="628C846D" w14:textId="77777777" w:rsidTr="00A91670">
        <w:tc>
          <w:tcPr>
            <w:tcW w:w="3936" w:type="dxa"/>
          </w:tcPr>
          <w:p w14:paraId="19B407BD" w14:textId="77777777" w:rsidR="00C74AB6" w:rsidRPr="00D37832" w:rsidRDefault="00C74AB6" w:rsidP="00A91670">
            <w:pPr>
              <w:pStyle w:val="TAH"/>
            </w:pPr>
            <w:r w:rsidRPr="00D37832">
              <w:lastRenderedPageBreak/>
              <w:t>Condition</w:t>
            </w:r>
          </w:p>
        </w:tc>
        <w:tc>
          <w:tcPr>
            <w:tcW w:w="5811" w:type="dxa"/>
          </w:tcPr>
          <w:p w14:paraId="2A999F99" w14:textId="77777777" w:rsidR="00C74AB6" w:rsidRPr="00D37832" w:rsidRDefault="00C74AB6" w:rsidP="00A91670">
            <w:pPr>
              <w:pStyle w:val="TAH"/>
            </w:pPr>
            <w:r w:rsidRPr="00D37832">
              <w:t>Explanation</w:t>
            </w:r>
          </w:p>
        </w:tc>
      </w:tr>
      <w:tr w:rsidR="00C74AB6" w:rsidRPr="00D37832" w14:paraId="2E3B3F7D" w14:textId="77777777" w:rsidTr="00A91670">
        <w:tc>
          <w:tcPr>
            <w:tcW w:w="3936" w:type="dxa"/>
          </w:tcPr>
          <w:p w14:paraId="43C12D41" w14:textId="77777777" w:rsidR="00C74AB6" w:rsidRPr="00D37832" w:rsidRDefault="00C74AB6" w:rsidP="00A91670">
            <w:pPr>
              <w:pStyle w:val="TAL"/>
            </w:pPr>
            <w:r w:rsidRPr="00D37832">
              <w:t>IPv4</w:t>
            </w:r>
          </w:p>
        </w:tc>
        <w:tc>
          <w:tcPr>
            <w:tcW w:w="5811" w:type="dxa"/>
          </w:tcPr>
          <w:p w14:paraId="64F1E06A"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PDU session type = '001'B</w:t>
            </w:r>
          </w:p>
        </w:tc>
      </w:tr>
      <w:tr w:rsidR="00C74AB6" w:rsidRPr="00D37832" w14:paraId="7FA4406F" w14:textId="77777777" w:rsidTr="00A91670">
        <w:tc>
          <w:tcPr>
            <w:tcW w:w="3936" w:type="dxa"/>
          </w:tcPr>
          <w:p w14:paraId="31FF775A" w14:textId="77777777" w:rsidR="00C74AB6" w:rsidRPr="00D37832" w:rsidRDefault="00C74AB6" w:rsidP="00A91670">
            <w:pPr>
              <w:pStyle w:val="TAL"/>
            </w:pPr>
            <w:r w:rsidRPr="00D37832">
              <w:t>IPv6</w:t>
            </w:r>
          </w:p>
        </w:tc>
        <w:tc>
          <w:tcPr>
            <w:tcW w:w="5811" w:type="dxa"/>
          </w:tcPr>
          <w:p w14:paraId="3092827A"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PDU session type = '010'B</w:t>
            </w:r>
          </w:p>
        </w:tc>
      </w:tr>
      <w:tr w:rsidR="00C74AB6" w:rsidRPr="00D37832" w14:paraId="59E22560" w14:textId="77777777" w:rsidTr="00A91670">
        <w:tc>
          <w:tcPr>
            <w:tcW w:w="3936" w:type="dxa"/>
          </w:tcPr>
          <w:p w14:paraId="5B48D26A" w14:textId="77777777" w:rsidR="00C74AB6" w:rsidRPr="00D37832" w:rsidRDefault="00C74AB6" w:rsidP="00A91670">
            <w:pPr>
              <w:pStyle w:val="TAL"/>
            </w:pPr>
            <w:r w:rsidRPr="00D37832">
              <w:t>IPv4v6</w:t>
            </w:r>
          </w:p>
        </w:tc>
        <w:tc>
          <w:tcPr>
            <w:tcW w:w="5811" w:type="dxa"/>
          </w:tcPr>
          <w:p w14:paraId="13BD2286"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PDU session type = '011'B</w:t>
            </w:r>
          </w:p>
        </w:tc>
      </w:tr>
      <w:tr w:rsidR="00C74AB6" w:rsidRPr="00D37832" w14:paraId="2D283104" w14:textId="77777777" w:rsidTr="00A91670">
        <w:tc>
          <w:tcPr>
            <w:tcW w:w="3936" w:type="dxa"/>
          </w:tcPr>
          <w:p w14:paraId="53C0C4A4" w14:textId="77777777" w:rsidR="00C74AB6" w:rsidRPr="00D37832" w:rsidRDefault="00C74AB6" w:rsidP="00A91670">
            <w:pPr>
              <w:pStyle w:val="TAL"/>
            </w:pPr>
            <w:r w:rsidRPr="00D37832">
              <w:t>IPv4-DHCP</w:t>
            </w:r>
          </w:p>
        </w:tc>
        <w:tc>
          <w:tcPr>
            <w:tcW w:w="5811" w:type="dxa"/>
          </w:tcPr>
          <w:p w14:paraId="2544AF95"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IE Extended protocol configuration options contains a configuration protocol option = '000BH' ("IPv4 address allocation via DHCPv4", length of contents = 0).</w:t>
            </w:r>
          </w:p>
          <w:p w14:paraId="57109F19" w14:textId="77777777" w:rsidR="00C74AB6" w:rsidRPr="00D37832" w:rsidRDefault="00C74AB6" w:rsidP="00A91670">
            <w:pPr>
              <w:pStyle w:val="TAL"/>
            </w:pPr>
          </w:p>
          <w:p w14:paraId="33B47639" w14:textId="77777777" w:rsidR="00C74AB6" w:rsidRPr="00D37832" w:rsidRDefault="00C74AB6" w:rsidP="00A91670">
            <w:pPr>
              <w:pStyle w:val="TAL"/>
            </w:pPr>
            <w:r w:rsidRPr="00D37832">
              <w:t>Note: This condition is used in conjunction with IPv4 or IPv4v6 as indicated in the "</w:t>
            </w:r>
            <w:r w:rsidRPr="00D37832">
              <w:rPr>
                <w:rFonts w:eastAsia="Batang"/>
              </w:rPr>
              <w:t>PDU address information</w:t>
            </w:r>
            <w:r w:rsidRPr="00D37832">
              <w:t>" just above.</w:t>
            </w:r>
          </w:p>
        </w:tc>
      </w:tr>
      <w:tr w:rsidR="00C74AB6" w:rsidRPr="00D37832" w14:paraId="119698F7" w14:textId="77777777" w:rsidTr="00A91670">
        <w:tc>
          <w:tcPr>
            <w:tcW w:w="3936" w:type="dxa"/>
          </w:tcPr>
          <w:p w14:paraId="79ED24CA" w14:textId="77777777" w:rsidR="00C74AB6" w:rsidRPr="00D37832" w:rsidRDefault="00C74AB6" w:rsidP="00A91670">
            <w:pPr>
              <w:pStyle w:val="TAL"/>
            </w:pPr>
            <w:r w:rsidRPr="00D37832">
              <w:t>Ethernet</w:t>
            </w:r>
          </w:p>
        </w:tc>
        <w:tc>
          <w:tcPr>
            <w:tcW w:w="5811" w:type="dxa"/>
          </w:tcPr>
          <w:p w14:paraId="19A95E62"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PDU session type = '101'B. </w:t>
            </w:r>
          </w:p>
        </w:tc>
      </w:tr>
      <w:tr w:rsidR="00C74AB6" w:rsidRPr="00D37832" w14:paraId="6FE3F3FA" w14:textId="77777777" w:rsidTr="00A91670">
        <w:tc>
          <w:tcPr>
            <w:tcW w:w="3936" w:type="dxa"/>
          </w:tcPr>
          <w:p w14:paraId="5976FA85" w14:textId="77777777" w:rsidR="00C74AB6" w:rsidRPr="00D37832" w:rsidRDefault="00C74AB6" w:rsidP="00A91670">
            <w:pPr>
              <w:pStyle w:val="TAL"/>
            </w:pPr>
            <w:r w:rsidRPr="00D37832">
              <w:t>Always_On_Requested</w:t>
            </w:r>
          </w:p>
        </w:tc>
        <w:tc>
          <w:tcPr>
            <w:tcW w:w="5811" w:type="dxa"/>
          </w:tcPr>
          <w:p w14:paraId="4475A266" w14:textId="77777777" w:rsidR="00C74AB6" w:rsidRPr="00D37832" w:rsidRDefault="00C74AB6" w:rsidP="00A91670">
            <w:pPr>
              <w:pStyle w:val="TAL"/>
              <w:rPr>
                <w:iCs/>
              </w:rPr>
            </w:pPr>
            <w:r w:rsidRPr="00D37832">
              <w:t xml:space="preserve">If </w:t>
            </w:r>
            <w:r w:rsidRPr="00D37832">
              <w:rPr>
                <w:iCs/>
              </w:rPr>
              <w:t xml:space="preserve">the last PDU SESSION ESTABLISHMENT REQUEST message included the </w:t>
            </w:r>
            <w:r w:rsidRPr="00D37832">
              <w:t>Always-on PDU session requested IE</w:t>
            </w:r>
          </w:p>
        </w:tc>
      </w:tr>
      <w:tr w:rsidR="00C74AB6" w:rsidRPr="00D37832" w14:paraId="477CABD0" w14:textId="77777777" w:rsidTr="00A91670">
        <w:tc>
          <w:tcPr>
            <w:tcW w:w="3936" w:type="dxa"/>
          </w:tcPr>
          <w:p w14:paraId="17139E41" w14:textId="77777777" w:rsidR="00C74AB6" w:rsidRPr="00D37832" w:rsidRDefault="00C74AB6" w:rsidP="00A91670">
            <w:pPr>
              <w:pStyle w:val="TAL"/>
            </w:pPr>
            <w:r w:rsidRPr="00D37832">
              <w:t>P-CSCF_IPv6</w:t>
            </w:r>
          </w:p>
        </w:tc>
        <w:tc>
          <w:tcPr>
            <w:tcW w:w="5811" w:type="dxa"/>
          </w:tcPr>
          <w:p w14:paraId="66AAF4C2"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IE Extended protocol configuration options contains a configuration protocol option = '0001H' (“P-CSCF IPv6 Address Request", length of contents = 0)</w:t>
            </w:r>
          </w:p>
        </w:tc>
      </w:tr>
      <w:tr w:rsidR="00C74AB6" w:rsidRPr="00D37832" w14:paraId="05854F9A" w14:textId="77777777" w:rsidTr="00A91670">
        <w:tc>
          <w:tcPr>
            <w:tcW w:w="3936" w:type="dxa"/>
          </w:tcPr>
          <w:p w14:paraId="14D835A3" w14:textId="77777777" w:rsidR="00C74AB6" w:rsidRPr="00D37832" w:rsidRDefault="00C74AB6" w:rsidP="00A91670">
            <w:pPr>
              <w:pStyle w:val="TAL"/>
            </w:pPr>
            <w:r w:rsidRPr="00D37832">
              <w:t>P-CSCF_IPv4</w:t>
            </w:r>
          </w:p>
        </w:tc>
        <w:tc>
          <w:tcPr>
            <w:tcW w:w="5811" w:type="dxa"/>
          </w:tcPr>
          <w:p w14:paraId="458E7758" w14:textId="77777777" w:rsidR="00C74AB6" w:rsidRPr="00D37832" w:rsidRDefault="00C74AB6" w:rsidP="00A91670">
            <w:pPr>
              <w:pStyle w:val="TAL"/>
            </w:pPr>
            <w:r w:rsidRPr="00D37832">
              <w:t xml:space="preserve">If in the last </w:t>
            </w:r>
            <w:r w:rsidRPr="00D37832">
              <w:rPr>
                <w:iCs/>
              </w:rPr>
              <w:t>PDU SESSION ESTABLISHMENT REQUEST</w:t>
            </w:r>
            <w:r w:rsidRPr="00D37832">
              <w:t xml:space="preserve"> sent prior to this message the IE Extended protocol configuration options contains a configuration protocol option = '000CH'  (“P-CSCF IPv4 Address Request", length of contents = 0)</w:t>
            </w:r>
          </w:p>
        </w:tc>
      </w:tr>
      <w:tr w:rsidR="00C74AB6" w:rsidRPr="00D37832" w14:paraId="551368D7" w14:textId="77777777" w:rsidTr="00A91670">
        <w:tc>
          <w:tcPr>
            <w:tcW w:w="3936" w:type="dxa"/>
          </w:tcPr>
          <w:p w14:paraId="664B783F" w14:textId="77777777" w:rsidR="00C74AB6" w:rsidRPr="00D37832" w:rsidRDefault="00C74AB6" w:rsidP="00A91670">
            <w:pPr>
              <w:pStyle w:val="TAL"/>
            </w:pPr>
            <w:r w:rsidRPr="00D37832">
              <w:t>Interworking_with_EPS</w:t>
            </w:r>
          </w:p>
        </w:tc>
        <w:tc>
          <w:tcPr>
            <w:tcW w:w="5811" w:type="dxa"/>
          </w:tcPr>
          <w:p w14:paraId="7850F6A7" w14:textId="77777777" w:rsidR="00C74AB6" w:rsidRPr="00D37832" w:rsidRDefault="00C74AB6" w:rsidP="00A91670">
            <w:pPr>
              <w:pStyle w:val="TAL"/>
            </w:pPr>
            <w:r w:rsidRPr="00D37832">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C74AB6" w:rsidRPr="00D37832" w14:paraId="6CF606B3" w14:textId="77777777" w:rsidTr="00A91670">
        <w:tc>
          <w:tcPr>
            <w:tcW w:w="3936" w:type="dxa"/>
          </w:tcPr>
          <w:p w14:paraId="64A9E9D4" w14:textId="77777777" w:rsidR="00C74AB6" w:rsidRPr="00D37832" w:rsidRDefault="00C74AB6" w:rsidP="00A91670">
            <w:pPr>
              <w:pStyle w:val="TAL"/>
            </w:pPr>
            <w:r w:rsidRPr="00D37832">
              <w:t>Additional_P-CSCF_IPv6</w:t>
            </w:r>
          </w:p>
        </w:tc>
        <w:tc>
          <w:tcPr>
            <w:tcW w:w="5811" w:type="dxa"/>
          </w:tcPr>
          <w:p w14:paraId="657C4F2B" w14:textId="77777777" w:rsidR="00C74AB6" w:rsidRPr="00D37832" w:rsidRDefault="00C74AB6" w:rsidP="00A91670">
            <w:pPr>
              <w:pStyle w:val="TAL"/>
            </w:pPr>
            <w:r w:rsidRPr="00D37832">
              <w:t>P-CSCF_IPv6 AND SS requires to be configured with second P-CSCF Ipv6 address</w:t>
            </w:r>
          </w:p>
        </w:tc>
      </w:tr>
      <w:tr w:rsidR="00C74AB6" w:rsidRPr="00D37832" w14:paraId="53D3DA35" w14:textId="77777777" w:rsidTr="00A91670">
        <w:tc>
          <w:tcPr>
            <w:tcW w:w="3936" w:type="dxa"/>
          </w:tcPr>
          <w:p w14:paraId="356BF850" w14:textId="77777777" w:rsidR="00C74AB6" w:rsidRPr="00D37832" w:rsidRDefault="00C74AB6" w:rsidP="00A91670">
            <w:pPr>
              <w:pStyle w:val="TAL"/>
            </w:pPr>
            <w:r w:rsidRPr="00D37832">
              <w:t>Additional _P-CSCF_IPv4</w:t>
            </w:r>
          </w:p>
        </w:tc>
        <w:tc>
          <w:tcPr>
            <w:tcW w:w="5811" w:type="dxa"/>
          </w:tcPr>
          <w:p w14:paraId="0A21F580" w14:textId="77777777" w:rsidR="00C74AB6" w:rsidRPr="00D37832" w:rsidRDefault="00C74AB6" w:rsidP="00A91670">
            <w:pPr>
              <w:pStyle w:val="TAL"/>
            </w:pPr>
            <w:r w:rsidRPr="00D37832">
              <w:t>P-CSCF_IPv6 AND SS requires to be configured with second P-CSCF Ipv4 address</w:t>
            </w:r>
          </w:p>
        </w:tc>
      </w:tr>
      <w:tr w:rsidR="00C74AB6" w:rsidRPr="00D37832" w14:paraId="4CD152C3" w14:textId="77777777" w:rsidTr="00A91670">
        <w:tc>
          <w:tcPr>
            <w:tcW w:w="3936" w:type="dxa"/>
            <w:tcBorders>
              <w:top w:val="single" w:sz="4" w:space="0" w:color="auto"/>
              <w:left w:val="single" w:sz="4" w:space="0" w:color="auto"/>
              <w:bottom w:val="single" w:sz="4" w:space="0" w:color="auto"/>
              <w:right w:val="single" w:sz="4" w:space="0" w:color="auto"/>
            </w:tcBorders>
          </w:tcPr>
          <w:p w14:paraId="016711A1" w14:textId="77777777" w:rsidR="00C74AB6" w:rsidRPr="00D37832" w:rsidRDefault="00C74AB6" w:rsidP="00A91670">
            <w:pPr>
              <w:pStyle w:val="TAL"/>
            </w:pPr>
            <w:r w:rsidRPr="00D37832">
              <w:t>DNS IPv6</w:t>
            </w:r>
          </w:p>
        </w:tc>
        <w:tc>
          <w:tcPr>
            <w:tcW w:w="5811" w:type="dxa"/>
            <w:tcBorders>
              <w:top w:val="single" w:sz="4" w:space="0" w:color="auto"/>
              <w:left w:val="single" w:sz="4" w:space="0" w:color="auto"/>
              <w:bottom w:val="single" w:sz="4" w:space="0" w:color="auto"/>
              <w:right w:val="single" w:sz="4" w:space="0" w:color="auto"/>
            </w:tcBorders>
          </w:tcPr>
          <w:p w14:paraId="6A1BEFF4" w14:textId="77777777" w:rsidR="00C74AB6" w:rsidRPr="00D37832" w:rsidRDefault="00C74AB6" w:rsidP="00A91670">
            <w:pPr>
              <w:pStyle w:val="TAL"/>
            </w:pPr>
            <w:r w:rsidRPr="00D37832">
              <w:t>If in the last PDU Session Establishment REQUEST the Extended protocol configuration options was included with a “DNS IPv6 Address Request”.</w:t>
            </w:r>
          </w:p>
        </w:tc>
      </w:tr>
      <w:tr w:rsidR="00C74AB6" w:rsidRPr="00D37832" w14:paraId="4F6AC9DC" w14:textId="77777777" w:rsidTr="00A91670">
        <w:tc>
          <w:tcPr>
            <w:tcW w:w="3936" w:type="dxa"/>
            <w:tcBorders>
              <w:top w:val="single" w:sz="4" w:space="0" w:color="auto"/>
              <w:left w:val="single" w:sz="4" w:space="0" w:color="auto"/>
              <w:bottom w:val="single" w:sz="4" w:space="0" w:color="auto"/>
              <w:right w:val="single" w:sz="4" w:space="0" w:color="auto"/>
            </w:tcBorders>
          </w:tcPr>
          <w:p w14:paraId="1560D018" w14:textId="77777777" w:rsidR="00C74AB6" w:rsidRPr="00D37832" w:rsidRDefault="00C74AB6" w:rsidP="00A91670">
            <w:pPr>
              <w:pStyle w:val="TAL"/>
            </w:pPr>
            <w:r w:rsidRPr="00D37832">
              <w:t>DNS IPv4</w:t>
            </w:r>
          </w:p>
        </w:tc>
        <w:tc>
          <w:tcPr>
            <w:tcW w:w="5811" w:type="dxa"/>
            <w:tcBorders>
              <w:top w:val="single" w:sz="4" w:space="0" w:color="auto"/>
              <w:left w:val="single" w:sz="4" w:space="0" w:color="auto"/>
              <w:bottom w:val="single" w:sz="4" w:space="0" w:color="auto"/>
              <w:right w:val="single" w:sz="4" w:space="0" w:color="auto"/>
            </w:tcBorders>
          </w:tcPr>
          <w:p w14:paraId="3E1BE69C" w14:textId="77777777" w:rsidR="00C74AB6" w:rsidRPr="00D37832" w:rsidRDefault="00C74AB6" w:rsidP="00A91670">
            <w:pPr>
              <w:pStyle w:val="TAL"/>
            </w:pPr>
            <w:r w:rsidRPr="00D37832">
              <w:t>If in the last PDU Session Establishment REQUEST the Extended protocol configuration options was included with a “DNS IPv4 Address Request”.</w:t>
            </w:r>
          </w:p>
        </w:tc>
      </w:tr>
      <w:tr w:rsidR="00C74AB6" w:rsidRPr="00D37832" w14:paraId="734021CE" w14:textId="77777777" w:rsidTr="00A91670">
        <w:tc>
          <w:tcPr>
            <w:tcW w:w="3936" w:type="dxa"/>
            <w:tcBorders>
              <w:top w:val="single" w:sz="4" w:space="0" w:color="auto"/>
              <w:left w:val="single" w:sz="4" w:space="0" w:color="auto"/>
              <w:bottom w:val="single" w:sz="4" w:space="0" w:color="auto"/>
              <w:right w:val="single" w:sz="4" w:space="0" w:color="auto"/>
            </w:tcBorders>
          </w:tcPr>
          <w:p w14:paraId="4ECED8EF" w14:textId="77777777" w:rsidR="00C74AB6" w:rsidRPr="00D37832" w:rsidRDefault="00C74AB6" w:rsidP="00A91670">
            <w:pPr>
              <w:keepNext/>
              <w:keepLines/>
              <w:spacing w:after="0"/>
              <w:rPr>
                <w:rFonts w:ascii="Arial" w:hAnsi="Arial"/>
                <w:sz w:val="18"/>
              </w:rPr>
            </w:pPr>
            <w:r w:rsidRPr="00D37832">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706524C2" w14:textId="77777777" w:rsidR="00C74AB6" w:rsidRPr="00D37832" w:rsidRDefault="00C74AB6" w:rsidP="00A91670">
            <w:pPr>
              <w:keepNext/>
              <w:keepLines/>
              <w:spacing w:after="0"/>
              <w:rPr>
                <w:rFonts w:ascii="Arial" w:hAnsi="Arial"/>
                <w:sz w:val="18"/>
              </w:rPr>
            </w:pPr>
            <w:r w:rsidRPr="00D37832">
              <w:rPr>
                <w:rFonts w:ascii="Arial" w:hAnsi="Arial"/>
                <w:sz w:val="18"/>
              </w:rPr>
              <w:t>Used for test cases (TS 34.229-5[47]) involving signalling between UE and XCAP server to activate or deactivate a supplementary service.</w:t>
            </w:r>
          </w:p>
        </w:tc>
      </w:tr>
    </w:tbl>
    <w:p w14:paraId="7E5DDB6F" w14:textId="77777777" w:rsidR="00C74AB6" w:rsidRPr="00D37832" w:rsidRDefault="00C74AB6" w:rsidP="00C74AB6"/>
    <w:p w14:paraId="4D255E37" w14:textId="77777777" w:rsidR="00C74AB6" w:rsidRPr="008C3AE4" w:rsidRDefault="00C74AB6" w:rsidP="00C74AB6">
      <w:pPr>
        <w:pStyle w:val="Heading5"/>
        <w:rPr>
          <w:b/>
          <w:color w:val="FF0000"/>
          <w:sz w:val="36"/>
          <w:szCs w:val="32"/>
        </w:rPr>
      </w:pPr>
      <w:r w:rsidRPr="008C3AE4">
        <w:rPr>
          <w:b/>
          <w:color w:val="FF0000"/>
          <w:sz w:val="36"/>
          <w:szCs w:val="32"/>
        </w:rPr>
        <w:lastRenderedPageBreak/>
        <w:t>&lt;&lt;&lt;&lt; TEXT SKIPPED &gt;&gt;&gt;&gt;</w:t>
      </w:r>
    </w:p>
    <w:p w14:paraId="720FB423" w14:textId="77777777" w:rsidR="00C67BDE" w:rsidRPr="00D37832" w:rsidRDefault="00C67BDE" w:rsidP="00C67BDE">
      <w:pPr>
        <w:pStyle w:val="Heading4"/>
      </w:pPr>
      <w:bookmarkStart w:id="11" w:name="_Toc21354095"/>
      <w:bookmarkStart w:id="12" w:name="_Toc27749714"/>
      <w:r w:rsidRPr="00D37832">
        <w:rPr>
          <w:i/>
        </w:rPr>
        <w:t>–</w:t>
      </w:r>
      <w:r w:rsidRPr="00D37832">
        <w:rPr>
          <w:i/>
        </w:rPr>
        <w:tab/>
        <w:t>PDU session modification request</w:t>
      </w:r>
      <w:bookmarkEnd w:id="11"/>
      <w:bookmarkEnd w:id="12"/>
    </w:p>
    <w:p w14:paraId="5F7EA58A" w14:textId="77777777" w:rsidR="00C67BDE" w:rsidRPr="00D37832" w:rsidRDefault="00C67BDE" w:rsidP="00C67BDE">
      <w:pPr>
        <w:pStyle w:val="TH"/>
        <w:rPr>
          <w:iCs/>
        </w:rPr>
      </w:pPr>
      <w:bookmarkStart w:id="13" w:name="_CRTable4_7_27"/>
      <w:r w:rsidRPr="00D37832">
        <w:t xml:space="preserve">Table </w:t>
      </w:r>
      <w:bookmarkEnd w:id="13"/>
      <w:r w:rsidRPr="00D37832">
        <w:t xml:space="preserve">4.7.2-7: </w:t>
      </w:r>
      <w:r w:rsidRPr="00D37832">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C67BDE" w:rsidRPr="00D37832" w14:paraId="0685304E"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A17EAB" w14:textId="77777777" w:rsidR="00C67BDE" w:rsidRPr="00D37832" w:rsidRDefault="00C67BDE" w:rsidP="00A91670">
            <w:pPr>
              <w:pStyle w:val="TAL"/>
            </w:pPr>
            <w:r w:rsidRPr="00D37832">
              <w:lastRenderedPageBreak/>
              <w:t>Derivation Path: 24.501 clause 8.3.7</w:t>
            </w:r>
          </w:p>
        </w:tc>
      </w:tr>
      <w:tr w:rsidR="00C67BDE" w:rsidRPr="00D37832" w14:paraId="1568344E" w14:textId="77777777" w:rsidTr="00A91670">
        <w:tblPrEx>
          <w:tblCellMar>
            <w:left w:w="108" w:type="dxa"/>
            <w:right w:w="108" w:type="dxa"/>
          </w:tblCellMar>
        </w:tblPrEx>
        <w:tc>
          <w:tcPr>
            <w:tcW w:w="4535" w:type="dxa"/>
            <w:gridSpan w:val="2"/>
          </w:tcPr>
          <w:p w14:paraId="3E9ACD12" w14:textId="77777777" w:rsidR="00C67BDE" w:rsidRPr="00D37832" w:rsidRDefault="00C67BDE" w:rsidP="00A91670">
            <w:pPr>
              <w:pStyle w:val="TAH"/>
            </w:pPr>
            <w:r w:rsidRPr="00D37832">
              <w:t>Information Element</w:t>
            </w:r>
          </w:p>
        </w:tc>
        <w:tc>
          <w:tcPr>
            <w:tcW w:w="2267" w:type="dxa"/>
          </w:tcPr>
          <w:p w14:paraId="53B9EFDF" w14:textId="77777777" w:rsidR="00C67BDE" w:rsidRPr="00D37832" w:rsidRDefault="00C67BDE" w:rsidP="00A91670">
            <w:pPr>
              <w:pStyle w:val="TAH"/>
            </w:pPr>
            <w:r w:rsidRPr="00D37832">
              <w:t>Value/remark</w:t>
            </w:r>
          </w:p>
        </w:tc>
        <w:tc>
          <w:tcPr>
            <w:tcW w:w="1700" w:type="dxa"/>
          </w:tcPr>
          <w:p w14:paraId="1F343107" w14:textId="77777777" w:rsidR="00C67BDE" w:rsidRPr="00D37832" w:rsidRDefault="00C67BDE" w:rsidP="00A91670">
            <w:pPr>
              <w:pStyle w:val="TAH"/>
            </w:pPr>
            <w:r w:rsidRPr="00D37832">
              <w:t>Comment</w:t>
            </w:r>
          </w:p>
        </w:tc>
        <w:tc>
          <w:tcPr>
            <w:tcW w:w="1245" w:type="dxa"/>
          </w:tcPr>
          <w:p w14:paraId="3049AC6A" w14:textId="77777777" w:rsidR="00C67BDE" w:rsidRPr="00D37832" w:rsidRDefault="00C67BDE" w:rsidP="00A91670">
            <w:pPr>
              <w:pStyle w:val="TAH"/>
            </w:pPr>
            <w:r w:rsidRPr="00D37832">
              <w:t>Condition</w:t>
            </w:r>
          </w:p>
        </w:tc>
      </w:tr>
      <w:tr w:rsidR="00C67BDE" w:rsidRPr="00D37832" w14:paraId="58255E73" w14:textId="77777777" w:rsidTr="00A91670">
        <w:tblPrEx>
          <w:tblCellMar>
            <w:left w:w="108" w:type="dxa"/>
            <w:right w:w="108" w:type="dxa"/>
          </w:tblCellMar>
        </w:tblPrEx>
        <w:tc>
          <w:tcPr>
            <w:tcW w:w="4535" w:type="dxa"/>
            <w:gridSpan w:val="2"/>
          </w:tcPr>
          <w:p w14:paraId="59AB46FC" w14:textId="77777777" w:rsidR="00C67BDE" w:rsidRPr="00D37832" w:rsidRDefault="00C67BDE" w:rsidP="00A91670">
            <w:pPr>
              <w:pStyle w:val="TAL"/>
            </w:pPr>
            <w:r w:rsidRPr="00D37832">
              <w:t>Extended protocol discriminator</w:t>
            </w:r>
          </w:p>
        </w:tc>
        <w:tc>
          <w:tcPr>
            <w:tcW w:w="2267" w:type="dxa"/>
          </w:tcPr>
          <w:p w14:paraId="1ACF29A9" w14:textId="77777777" w:rsidR="00C67BDE" w:rsidRPr="00D37832" w:rsidRDefault="00C67BDE" w:rsidP="00A91670">
            <w:pPr>
              <w:pStyle w:val="TAL"/>
            </w:pPr>
            <w:r w:rsidRPr="00D37832">
              <w:t>‘0010 1110’B</w:t>
            </w:r>
          </w:p>
        </w:tc>
        <w:tc>
          <w:tcPr>
            <w:tcW w:w="1700" w:type="dxa"/>
          </w:tcPr>
          <w:p w14:paraId="187DF264" w14:textId="77777777" w:rsidR="00C67BDE" w:rsidRPr="00D37832" w:rsidRDefault="00C67BDE" w:rsidP="00A91670">
            <w:pPr>
              <w:pStyle w:val="TAL"/>
            </w:pPr>
            <w:r w:rsidRPr="00D37832">
              <w:t>5GS session management messages</w:t>
            </w:r>
          </w:p>
        </w:tc>
        <w:tc>
          <w:tcPr>
            <w:tcW w:w="1245" w:type="dxa"/>
          </w:tcPr>
          <w:p w14:paraId="32C8B06F" w14:textId="77777777" w:rsidR="00C67BDE" w:rsidRPr="00D37832" w:rsidRDefault="00C67BDE" w:rsidP="00A91670">
            <w:pPr>
              <w:pStyle w:val="TAL"/>
            </w:pPr>
          </w:p>
        </w:tc>
      </w:tr>
      <w:tr w:rsidR="00C67BDE" w:rsidRPr="00D37832" w14:paraId="60E21C02" w14:textId="77777777" w:rsidTr="00A91670">
        <w:tblPrEx>
          <w:tblCellMar>
            <w:left w:w="108" w:type="dxa"/>
            <w:right w:w="108" w:type="dxa"/>
          </w:tblCellMar>
        </w:tblPrEx>
        <w:tc>
          <w:tcPr>
            <w:tcW w:w="4535" w:type="dxa"/>
            <w:gridSpan w:val="2"/>
          </w:tcPr>
          <w:p w14:paraId="2CA55099" w14:textId="77777777" w:rsidR="00C67BDE" w:rsidRPr="00D37832" w:rsidRDefault="00C67BDE" w:rsidP="00A91670">
            <w:pPr>
              <w:pStyle w:val="TAL"/>
            </w:pPr>
            <w:r w:rsidRPr="00D37832">
              <w:t>PDU session ID</w:t>
            </w:r>
          </w:p>
        </w:tc>
        <w:tc>
          <w:tcPr>
            <w:tcW w:w="2267" w:type="dxa"/>
          </w:tcPr>
          <w:p w14:paraId="5D11C9DC" w14:textId="77777777" w:rsidR="00C67BDE" w:rsidRPr="00D37832" w:rsidRDefault="00C67BDE" w:rsidP="00A91670">
            <w:pPr>
              <w:pStyle w:val="TAL"/>
            </w:pPr>
            <w:r w:rsidRPr="00D37832">
              <w:t xml:space="preserve">The value indicated in </w:t>
            </w:r>
            <w:r w:rsidRPr="00D37832">
              <w:rPr>
                <w:iCs/>
              </w:rPr>
              <w:t xml:space="preserve">PDU SESSION </w:t>
            </w:r>
            <w:r w:rsidRPr="00D37832">
              <w:t xml:space="preserve">ESTABLISHMENT </w:t>
            </w:r>
            <w:r w:rsidRPr="00D37832">
              <w:rPr>
                <w:iCs/>
              </w:rPr>
              <w:t>REQUEST</w:t>
            </w:r>
            <w:r w:rsidRPr="00D37832">
              <w:t xml:space="preserve"> message</w:t>
            </w:r>
          </w:p>
        </w:tc>
        <w:tc>
          <w:tcPr>
            <w:tcW w:w="1700" w:type="dxa"/>
          </w:tcPr>
          <w:p w14:paraId="0E79D351" w14:textId="77777777" w:rsidR="00C67BDE" w:rsidRPr="00D37832" w:rsidRDefault="00C67BDE" w:rsidP="00A91670">
            <w:pPr>
              <w:pStyle w:val="TAL"/>
              <w:rPr>
                <w:rFonts w:eastAsia="MS PGothic"/>
              </w:rPr>
            </w:pPr>
          </w:p>
        </w:tc>
        <w:tc>
          <w:tcPr>
            <w:tcW w:w="1245" w:type="dxa"/>
          </w:tcPr>
          <w:p w14:paraId="72AC8E75" w14:textId="77777777" w:rsidR="00C67BDE" w:rsidRPr="00D37832" w:rsidRDefault="00C67BDE" w:rsidP="00A91670">
            <w:pPr>
              <w:pStyle w:val="TAL"/>
            </w:pPr>
          </w:p>
        </w:tc>
      </w:tr>
      <w:tr w:rsidR="00C67BDE" w:rsidRPr="00D37832" w14:paraId="4984BD4F" w14:textId="77777777" w:rsidTr="00A91670">
        <w:tblPrEx>
          <w:tblCellMar>
            <w:left w:w="108" w:type="dxa"/>
            <w:right w:w="108" w:type="dxa"/>
          </w:tblCellMar>
        </w:tblPrEx>
        <w:tc>
          <w:tcPr>
            <w:tcW w:w="4535" w:type="dxa"/>
            <w:gridSpan w:val="2"/>
            <w:tcBorders>
              <w:bottom w:val="single" w:sz="4" w:space="0" w:color="auto"/>
            </w:tcBorders>
          </w:tcPr>
          <w:p w14:paraId="5D595C28" w14:textId="77777777" w:rsidR="00C67BDE" w:rsidRPr="00D37832" w:rsidRDefault="00C67BDE" w:rsidP="00A91670">
            <w:pPr>
              <w:pStyle w:val="TAL"/>
            </w:pPr>
            <w:r w:rsidRPr="00D37832">
              <w:t>PTI</w:t>
            </w:r>
          </w:p>
        </w:tc>
        <w:tc>
          <w:tcPr>
            <w:tcW w:w="2267" w:type="dxa"/>
          </w:tcPr>
          <w:p w14:paraId="483145CB" w14:textId="77777777" w:rsidR="00C67BDE" w:rsidRPr="00D37832" w:rsidRDefault="00C67BDE" w:rsidP="00A91670">
            <w:pPr>
              <w:pStyle w:val="TAL"/>
            </w:pPr>
            <w:r w:rsidRPr="00D37832">
              <w:t>Any value from 1 to 254</w:t>
            </w:r>
          </w:p>
        </w:tc>
        <w:tc>
          <w:tcPr>
            <w:tcW w:w="1700" w:type="dxa"/>
          </w:tcPr>
          <w:p w14:paraId="254F5FBA" w14:textId="77777777" w:rsidR="00C67BDE" w:rsidRPr="00D37832" w:rsidRDefault="00C67BDE" w:rsidP="00A91670">
            <w:pPr>
              <w:pStyle w:val="TAL"/>
            </w:pPr>
          </w:p>
        </w:tc>
        <w:tc>
          <w:tcPr>
            <w:tcW w:w="1245" w:type="dxa"/>
          </w:tcPr>
          <w:p w14:paraId="71183A62" w14:textId="77777777" w:rsidR="00C67BDE" w:rsidRPr="00D37832" w:rsidRDefault="00C67BDE" w:rsidP="00A91670">
            <w:pPr>
              <w:pStyle w:val="TAL"/>
            </w:pPr>
          </w:p>
        </w:tc>
      </w:tr>
      <w:tr w:rsidR="00C67BDE" w:rsidRPr="00D37832" w14:paraId="0243D1B4" w14:textId="77777777" w:rsidTr="00A91670">
        <w:tblPrEx>
          <w:tblCellMar>
            <w:left w:w="108" w:type="dxa"/>
            <w:right w:w="108" w:type="dxa"/>
          </w:tblCellMar>
        </w:tblPrEx>
        <w:tc>
          <w:tcPr>
            <w:tcW w:w="4535" w:type="dxa"/>
            <w:gridSpan w:val="2"/>
          </w:tcPr>
          <w:p w14:paraId="045F5559" w14:textId="77777777" w:rsidR="00C67BDE" w:rsidRPr="00D37832" w:rsidRDefault="00C67BDE" w:rsidP="00A91670">
            <w:pPr>
              <w:pStyle w:val="TAL"/>
            </w:pPr>
            <w:r w:rsidRPr="00D37832">
              <w:t>PDU SESSION MODIFICATION REQUEST message identity</w:t>
            </w:r>
          </w:p>
        </w:tc>
        <w:tc>
          <w:tcPr>
            <w:tcW w:w="2267" w:type="dxa"/>
          </w:tcPr>
          <w:p w14:paraId="5859DC0C" w14:textId="77777777" w:rsidR="00C67BDE" w:rsidRPr="00D37832" w:rsidRDefault="00C67BDE" w:rsidP="00A91670">
            <w:pPr>
              <w:pStyle w:val="TAL"/>
            </w:pPr>
            <w:r w:rsidRPr="00D37832">
              <w:t>‘1100 1001’B</w:t>
            </w:r>
          </w:p>
        </w:tc>
        <w:tc>
          <w:tcPr>
            <w:tcW w:w="1700" w:type="dxa"/>
          </w:tcPr>
          <w:p w14:paraId="0A5B925A" w14:textId="77777777" w:rsidR="00C67BDE" w:rsidRPr="00D37832" w:rsidRDefault="00C67BDE" w:rsidP="00A91670">
            <w:pPr>
              <w:pStyle w:val="TAL"/>
            </w:pPr>
          </w:p>
        </w:tc>
        <w:tc>
          <w:tcPr>
            <w:tcW w:w="1245" w:type="dxa"/>
          </w:tcPr>
          <w:p w14:paraId="760A3FF0" w14:textId="77777777" w:rsidR="00C67BDE" w:rsidRPr="00D37832" w:rsidRDefault="00C67BDE" w:rsidP="00A91670">
            <w:pPr>
              <w:pStyle w:val="TAL"/>
            </w:pPr>
          </w:p>
        </w:tc>
      </w:tr>
      <w:tr w:rsidR="00C67BDE" w:rsidRPr="00D37832" w14:paraId="03888022" w14:textId="77777777" w:rsidTr="00A91670">
        <w:tblPrEx>
          <w:tblCellMar>
            <w:left w:w="108" w:type="dxa"/>
            <w:right w:w="108" w:type="dxa"/>
          </w:tblCellMar>
        </w:tblPrEx>
        <w:tc>
          <w:tcPr>
            <w:tcW w:w="4535" w:type="dxa"/>
            <w:gridSpan w:val="2"/>
          </w:tcPr>
          <w:p w14:paraId="7ED08F13" w14:textId="77777777" w:rsidR="00C67BDE" w:rsidRPr="00D37832" w:rsidRDefault="00C67BDE" w:rsidP="00A91670">
            <w:pPr>
              <w:pStyle w:val="TAL"/>
            </w:pPr>
            <w:r w:rsidRPr="00D37832">
              <w:t>5GSM capability</w:t>
            </w:r>
          </w:p>
        </w:tc>
        <w:tc>
          <w:tcPr>
            <w:tcW w:w="2267" w:type="dxa"/>
          </w:tcPr>
          <w:p w14:paraId="220DBDF3" w14:textId="77777777" w:rsidR="00C67BDE" w:rsidRPr="00D37832" w:rsidRDefault="00C67BDE" w:rsidP="00A91670">
            <w:pPr>
              <w:pStyle w:val="TAL"/>
            </w:pPr>
            <w:r w:rsidRPr="00D37832">
              <w:t>If present: contents not checked</w:t>
            </w:r>
          </w:p>
        </w:tc>
        <w:tc>
          <w:tcPr>
            <w:tcW w:w="1700" w:type="dxa"/>
          </w:tcPr>
          <w:p w14:paraId="043CC901" w14:textId="77777777" w:rsidR="00C67BDE" w:rsidRPr="00D37832" w:rsidRDefault="00C67BDE" w:rsidP="00A91670">
            <w:pPr>
              <w:pStyle w:val="TAL"/>
            </w:pPr>
          </w:p>
        </w:tc>
        <w:tc>
          <w:tcPr>
            <w:tcW w:w="1245" w:type="dxa"/>
          </w:tcPr>
          <w:p w14:paraId="2AF7E7E8" w14:textId="77777777" w:rsidR="00C67BDE" w:rsidRPr="00D37832" w:rsidRDefault="00C67BDE" w:rsidP="00A91670">
            <w:pPr>
              <w:pStyle w:val="TAL"/>
            </w:pPr>
          </w:p>
        </w:tc>
      </w:tr>
      <w:tr w:rsidR="00C67BDE" w:rsidRPr="00D37832" w14:paraId="09984E02" w14:textId="77777777" w:rsidTr="00A91670">
        <w:tblPrEx>
          <w:tblCellMar>
            <w:left w:w="108" w:type="dxa"/>
            <w:right w:w="108" w:type="dxa"/>
          </w:tblCellMar>
        </w:tblPrEx>
        <w:tc>
          <w:tcPr>
            <w:tcW w:w="4535" w:type="dxa"/>
            <w:gridSpan w:val="2"/>
          </w:tcPr>
          <w:p w14:paraId="26A84B74" w14:textId="77777777" w:rsidR="00C67BDE" w:rsidRPr="00D37832" w:rsidRDefault="00C67BDE" w:rsidP="00A91670">
            <w:pPr>
              <w:pStyle w:val="TAL"/>
            </w:pPr>
            <w:r w:rsidRPr="00D37832">
              <w:t>5GSM cause</w:t>
            </w:r>
          </w:p>
        </w:tc>
        <w:tc>
          <w:tcPr>
            <w:tcW w:w="2267" w:type="dxa"/>
          </w:tcPr>
          <w:p w14:paraId="21637656" w14:textId="77777777" w:rsidR="00C67BDE" w:rsidRPr="00D37832" w:rsidRDefault="00C67BDE" w:rsidP="00A91670">
            <w:pPr>
              <w:pStyle w:val="TAL"/>
            </w:pPr>
            <w:r w:rsidRPr="00D37832">
              <w:t>If present: contents not checked</w:t>
            </w:r>
          </w:p>
        </w:tc>
        <w:tc>
          <w:tcPr>
            <w:tcW w:w="1700" w:type="dxa"/>
          </w:tcPr>
          <w:p w14:paraId="7FBF88DF" w14:textId="77777777" w:rsidR="00C67BDE" w:rsidRPr="00D37832" w:rsidRDefault="00C67BDE" w:rsidP="00A91670">
            <w:pPr>
              <w:pStyle w:val="TAL"/>
            </w:pPr>
          </w:p>
        </w:tc>
        <w:tc>
          <w:tcPr>
            <w:tcW w:w="1245" w:type="dxa"/>
          </w:tcPr>
          <w:p w14:paraId="71F2C5B9" w14:textId="77777777" w:rsidR="00C67BDE" w:rsidRPr="00D37832" w:rsidRDefault="00C67BDE" w:rsidP="00A91670">
            <w:pPr>
              <w:pStyle w:val="TAL"/>
            </w:pPr>
          </w:p>
        </w:tc>
      </w:tr>
      <w:tr w:rsidR="00C67BDE" w:rsidRPr="00D37832" w14:paraId="6C295716" w14:textId="77777777" w:rsidTr="00A91670">
        <w:tblPrEx>
          <w:tblCellMar>
            <w:left w:w="108" w:type="dxa"/>
            <w:right w:w="108" w:type="dxa"/>
          </w:tblCellMar>
        </w:tblPrEx>
        <w:tc>
          <w:tcPr>
            <w:tcW w:w="4535" w:type="dxa"/>
            <w:gridSpan w:val="2"/>
          </w:tcPr>
          <w:p w14:paraId="32F569AF" w14:textId="77777777" w:rsidR="00C67BDE" w:rsidRPr="00D37832" w:rsidRDefault="00C67BDE" w:rsidP="00A91670">
            <w:pPr>
              <w:pStyle w:val="TAL"/>
            </w:pPr>
            <w:r w:rsidRPr="00D37832">
              <w:t>Maximum number of supported packet filters</w:t>
            </w:r>
          </w:p>
        </w:tc>
        <w:tc>
          <w:tcPr>
            <w:tcW w:w="2267" w:type="dxa"/>
          </w:tcPr>
          <w:p w14:paraId="0BE438F1" w14:textId="77777777" w:rsidR="00C67BDE" w:rsidRPr="00D37832" w:rsidRDefault="00C67BDE" w:rsidP="00A91670">
            <w:pPr>
              <w:pStyle w:val="TAL"/>
            </w:pPr>
            <w:r w:rsidRPr="00D37832">
              <w:t>If present: contents not checked</w:t>
            </w:r>
          </w:p>
        </w:tc>
        <w:tc>
          <w:tcPr>
            <w:tcW w:w="1700" w:type="dxa"/>
          </w:tcPr>
          <w:p w14:paraId="4D692B46" w14:textId="77777777" w:rsidR="00C67BDE" w:rsidRPr="00D37832" w:rsidRDefault="00C67BDE" w:rsidP="00A91670">
            <w:pPr>
              <w:pStyle w:val="TAL"/>
            </w:pPr>
          </w:p>
        </w:tc>
        <w:tc>
          <w:tcPr>
            <w:tcW w:w="1245" w:type="dxa"/>
          </w:tcPr>
          <w:p w14:paraId="56ADFF55" w14:textId="77777777" w:rsidR="00C67BDE" w:rsidRPr="00D37832" w:rsidRDefault="00C67BDE" w:rsidP="00A91670">
            <w:pPr>
              <w:pStyle w:val="TAL"/>
            </w:pPr>
          </w:p>
        </w:tc>
      </w:tr>
      <w:tr w:rsidR="00C67BDE" w:rsidRPr="00D37832" w14:paraId="1C289815" w14:textId="77777777" w:rsidTr="00A91670">
        <w:tblPrEx>
          <w:tblCellMar>
            <w:left w:w="108" w:type="dxa"/>
            <w:right w:w="108" w:type="dxa"/>
          </w:tblCellMar>
        </w:tblPrEx>
        <w:tc>
          <w:tcPr>
            <w:tcW w:w="4535" w:type="dxa"/>
            <w:gridSpan w:val="2"/>
          </w:tcPr>
          <w:p w14:paraId="08FEE6D3" w14:textId="77777777" w:rsidR="00C67BDE" w:rsidRPr="00D37832" w:rsidRDefault="00C67BDE" w:rsidP="00A91670">
            <w:pPr>
              <w:pStyle w:val="TAL"/>
            </w:pPr>
            <w:r w:rsidRPr="00D37832">
              <w:t>Always-on PDU session requested</w:t>
            </w:r>
          </w:p>
        </w:tc>
        <w:tc>
          <w:tcPr>
            <w:tcW w:w="2267" w:type="dxa"/>
          </w:tcPr>
          <w:p w14:paraId="35E9DBA2" w14:textId="77777777" w:rsidR="00C67BDE" w:rsidRPr="00D37832" w:rsidRDefault="00C67BDE" w:rsidP="00A91670">
            <w:pPr>
              <w:pStyle w:val="TAL"/>
            </w:pPr>
            <w:r w:rsidRPr="00D37832">
              <w:t>If present: contents not checked</w:t>
            </w:r>
          </w:p>
        </w:tc>
        <w:tc>
          <w:tcPr>
            <w:tcW w:w="1700" w:type="dxa"/>
          </w:tcPr>
          <w:p w14:paraId="679BAB6B" w14:textId="77777777" w:rsidR="00C67BDE" w:rsidRPr="00D37832" w:rsidRDefault="00C67BDE" w:rsidP="00A91670">
            <w:pPr>
              <w:pStyle w:val="TAL"/>
            </w:pPr>
          </w:p>
        </w:tc>
        <w:tc>
          <w:tcPr>
            <w:tcW w:w="1245" w:type="dxa"/>
          </w:tcPr>
          <w:p w14:paraId="5A0C1258" w14:textId="77777777" w:rsidR="00C67BDE" w:rsidRPr="00D37832" w:rsidRDefault="00C67BDE" w:rsidP="00A91670">
            <w:pPr>
              <w:pStyle w:val="TAL"/>
            </w:pPr>
          </w:p>
        </w:tc>
      </w:tr>
      <w:tr w:rsidR="00C67BDE" w:rsidRPr="00D37832" w14:paraId="5FEFB54F" w14:textId="77777777" w:rsidTr="00A91670">
        <w:tblPrEx>
          <w:tblCellMar>
            <w:left w:w="108" w:type="dxa"/>
            <w:right w:w="108" w:type="dxa"/>
          </w:tblCellMar>
        </w:tblPrEx>
        <w:tc>
          <w:tcPr>
            <w:tcW w:w="4535" w:type="dxa"/>
            <w:gridSpan w:val="2"/>
          </w:tcPr>
          <w:p w14:paraId="5C5F1680" w14:textId="77777777" w:rsidR="00C67BDE" w:rsidRPr="00D37832" w:rsidRDefault="00C67BDE" w:rsidP="00A91670">
            <w:pPr>
              <w:pStyle w:val="TAL"/>
            </w:pPr>
            <w:r w:rsidRPr="00D37832">
              <w:t>Integrity protection maximum data rate</w:t>
            </w:r>
          </w:p>
        </w:tc>
        <w:tc>
          <w:tcPr>
            <w:tcW w:w="2267" w:type="dxa"/>
          </w:tcPr>
          <w:p w14:paraId="46EF012B" w14:textId="77777777" w:rsidR="00C67BDE" w:rsidRPr="00D37832" w:rsidRDefault="00C67BDE" w:rsidP="00A91670">
            <w:pPr>
              <w:pStyle w:val="TAL"/>
            </w:pPr>
            <w:r w:rsidRPr="00D37832">
              <w:t>If present: contents not checked</w:t>
            </w:r>
          </w:p>
        </w:tc>
        <w:tc>
          <w:tcPr>
            <w:tcW w:w="1700" w:type="dxa"/>
          </w:tcPr>
          <w:p w14:paraId="5A0CB233" w14:textId="77777777" w:rsidR="00C67BDE" w:rsidRPr="00D37832" w:rsidRDefault="00C67BDE" w:rsidP="00A91670">
            <w:pPr>
              <w:pStyle w:val="TAL"/>
            </w:pPr>
          </w:p>
        </w:tc>
        <w:tc>
          <w:tcPr>
            <w:tcW w:w="1245" w:type="dxa"/>
          </w:tcPr>
          <w:p w14:paraId="341D37BA" w14:textId="77777777" w:rsidR="00C67BDE" w:rsidRPr="00D37832" w:rsidRDefault="00C67BDE" w:rsidP="00A91670">
            <w:pPr>
              <w:pStyle w:val="TAL"/>
            </w:pPr>
          </w:p>
        </w:tc>
      </w:tr>
      <w:tr w:rsidR="00C67BDE" w:rsidRPr="00D37832" w14:paraId="63EC3916" w14:textId="77777777" w:rsidTr="00A91670">
        <w:tblPrEx>
          <w:tblCellMar>
            <w:left w:w="108" w:type="dxa"/>
            <w:right w:w="108" w:type="dxa"/>
          </w:tblCellMar>
        </w:tblPrEx>
        <w:tc>
          <w:tcPr>
            <w:tcW w:w="4535" w:type="dxa"/>
            <w:gridSpan w:val="2"/>
          </w:tcPr>
          <w:p w14:paraId="0A0B7045" w14:textId="77777777" w:rsidR="00C67BDE" w:rsidRPr="00D37832" w:rsidRDefault="00C67BDE" w:rsidP="00A91670">
            <w:pPr>
              <w:pStyle w:val="TAL"/>
            </w:pPr>
            <w:r w:rsidRPr="00D37832">
              <w:t>Requested QoS rules</w:t>
            </w:r>
          </w:p>
        </w:tc>
        <w:tc>
          <w:tcPr>
            <w:tcW w:w="2267" w:type="dxa"/>
          </w:tcPr>
          <w:p w14:paraId="73DEAF00" w14:textId="77777777" w:rsidR="00C67BDE" w:rsidRPr="00D37832" w:rsidRDefault="00C67BDE" w:rsidP="00A91670">
            <w:pPr>
              <w:pStyle w:val="TAL"/>
            </w:pPr>
            <w:r w:rsidRPr="00D37832">
              <w:t>If present: contents not checked</w:t>
            </w:r>
          </w:p>
        </w:tc>
        <w:tc>
          <w:tcPr>
            <w:tcW w:w="1700" w:type="dxa"/>
          </w:tcPr>
          <w:p w14:paraId="40EC8C16" w14:textId="77777777" w:rsidR="00C67BDE" w:rsidRPr="00D37832" w:rsidRDefault="00C67BDE" w:rsidP="00A91670">
            <w:pPr>
              <w:pStyle w:val="TAL"/>
            </w:pPr>
          </w:p>
        </w:tc>
        <w:tc>
          <w:tcPr>
            <w:tcW w:w="1245" w:type="dxa"/>
          </w:tcPr>
          <w:p w14:paraId="4DC6EFD9" w14:textId="77777777" w:rsidR="00C67BDE" w:rsidRPr="00D37832" w:rsidRDefault="00C67BDE" w:rsidP="00A91670">
            <w:pPr>
              <w:pStyle w:val="TAL"/>
            </w:pPr>
          </w:p>
        </w:tc>
      </w:tr>
      <w:tr w:rsidR="00C67BDE" w:rsidRPr="00D37832" w14:paraId="41F420FA" w14:textId="77777777" w:rsidTr="00A91670">
        <w:tblPrEx>
          <w:tblCellMar>
            <w:left w:w="108" w:type="dxa"/>
            <w:right w:w="108" w:type="dxa"/>
          </w:tblCellMar>
        </w:tblPrEx>
        <w:tc>
          <w:tcPr>
            <w:tcW w:w="4535" w:type="dxa"/>
            <w:gridSpan w:val="2"/>
          </w:tcPr>
          <w:p w14:paraId="7856F85A" w14:textId="77777777" w:rsidR="00C67BDE" w:rsidRPr="00D37832" w:rsidRDefault="00C67BDE" w:rsidP="00A91670">
            <w:pPr>
              <w:pStyle w:val="TAL"/>
            </w:pPr>
            <w:r w:rsidRPr="00D37832">
              <w:t>Requested QoS flow descriptions</w:t>
            </w:r>
          </w:p>
        </w:tc>
        <w:tc>
          <w:tcPr>
            <w:tcW w:w="2267" w:type="dxa"/>
          </w:tcPr>
          <w:p w14:paraId="3B827C19" w14:textId="77777777" w:rsidR="00C67BDE" w:rsidRPr="00D37832" w:rsidRDefault="00C67BDE" w:rsidP="00A91670">
            <w:pPr>
              <w:pStyle w:val="TAL"/>
            </w:pPr>
            <w:r w:rsidRPr="00D37832">
              <w:t>If present: contents not checked</w:t>
            </w:r>
          </w:p>
        </w:tc>
        <w:tc>
          <w:tcPr>
            <w:tcW w:w="1700" w:type="dxa"/>
          </w:tcPr>
          <w:p w14:paraId="17DF9809" w14:textId="77777777" w:rsidR="00C67BDE" w:rsidRPr="00D37832" w:rsidRDefault="00C67BDE" w:rsidP="00A91670">
            <w:pPr>
              <w:pStyle w:val="TAL"/>
            </w:pPr>
          </w:p>
        </w:tc>
        <w:tc>
          <w:tcPr>
            <w:tcW w:w="1245" w:type="dxa"/>
          </w:tcPr>
          <w:p w14:paraId="77D859A6" w14:textId="77777777" w:rsidR="00C67BDE" w:rsidRPr="00D37832" w:rsidRDefault="00C67BDE" w:rsidP="00A91670">
            <w:pPr>
              <w:pStyle w:val="TAL"/>
            </w:pPr>
          </w:p>
        </w:tc>
      </w:tr>
      <w:tr w:rsidR="00C67BDE" w:rsidRPr="00D37832" w14:paraId="2D46315D" w14:textId="77777777" w:rsidTr="00A91670">
        <w:tblPrEx>
          <w:tblCellMar>
            <w:left w:w="108" w:type="dxa"/>
            <w:right w:w="108" w:type="dxa"/>
          </w:tblCellMar>
        </w:tblPrEx>
        <w:tc>
          <w:tcPr>
            <w:tcW w:w="4535" w:type="dxa"/>
            <w:gridSpan w:val="2"/>
          </w:tcPr>
          <w:p w14:paraId="4DA1F168" w14:textId="77777777" w:rsidR="00C67BDE" w:rsidRPr="00D37832" w:rsidRDefault="00C67BDE" w:rsidP="00A91670">
            <w:pPr>
              <w:pStyle w:val="TAL"/>
            </w:pPr>
            <w:r w:rsidRPr="00D37832">
              <w:t>Mapped EPS bearer contexts</w:t>
            </w:r>
          </w:p>
        </w:tc>
        <w:tc>
          <w:tcPr>
            <w:tcW w:w="2267" w:type="dxa"/>
          </w:tcPr>
          <w:p w14:paraId="58B713C6" w14:textId="77777777" w:rsidR="00C67BDE" w:rsidRPr="00D37832" w:rsidRDefault="00C67BDE" w:rsidP="00A91670">
            <w:pPr>
              <w:pStyle w:val="TAL"/>
            </w:pPr>
            <w:r w:rsidRPr="00D37832">
              <w:t>If present: contents not checked</w:t>
            </w:r>
          </w:p>
        </w:tc>
        <w:tc>
          <w:tcPr>
            <w:tcW w:w="1700" w:type="dxa"/>
          </w:tcPr>
          <w:p w14:paraId="027E697A" w14:textId="77777777" w:rsidR="00C67BDE" w:rsidRPr="00D37832" w:rsidRDefault="00C67BDE" w:rsidP="00A91670">
            <w:pPr>
              <w:pStyle w:val="TAL"/>
            </w:pPr>
          </w:p>
        </w:tc>
        <w:tc>
          <w:tcPr>
            <w:tcW w:w="1245" w:type="dxa"/>
          </w:tcPr>
          <w:p w14:paraId="46A118EE" w14:textId="77777777" w:rsidR="00C67BDE" w:rsidRPr="00D37832" w:rsidRDefault="00C67BDE" w:rsidP="00A91670">
            <w:pPr>
              <w:pStyle w:val="TAL"/>
            </w:pPr>
          </w:p>
        </w:tc>
      </w:tr>
      <w:tr w:rsidR="00C67BDE" w:rsidRPr="00D37832" w14:paraId="6A1D4603" w14:textId="77777777" w:rsidTr="00A91670">
        <w:tblPrEx>
          <w:tblCellMar>
            <w:left w:w="108" w:type="dxa"/>
            <w:right w:w="108" w:type="dxa"/>
          </w:tblCellMar>
        </w:tblPrEx>
        <w:tc>
          <w:tcPr>
            <w:tcW w:w="4535" w:type="dxa"/>
            <w:gridSpan w:val="2"/>
          </w:tcPr>
          <w:p w14:paraId="78E09187" w14:textId="77777777" w:rsidR="00C67BDE" w:rsidRPr="00D37832" w:rsidRDefault="00C67BDE" w:rsidP="00A91670">
            <w:pPr>
              <w:pStyle w:val="TAL"/>
            </w:pPr>
            <w:r w:rsidRPr="00D37832">
              <w:t>Extended protocol configuration options</w:t>
            </w:r>
          </w:p>
        </w:tc>
        <w:tc>
          <w:tcPr>
            <w:tcW w:w="2267" w:type="dxa"/>
          </w:tcPr>
          <w:p w14:paraId="5A3BD297" w14:textId="77777777" w:rsidR="00C67BDE" w:rsidRPr="00D37832" w:rsidRDefault="00C67BDE" w:rsidP="00A91670">
            <w:pPr>
              <w:pStyle w:val="TAL"/>
            </w:pPr>
            <w:r w:rsidRPr="00D37832">
              <w:t>If present: contents not checked</w:t>
            </w:r>
          </w:p>
        </w:tc>
        <w:tc>
          <w:tcPr>
            <w:tcW w:w="1700" w:type="dxa"/>
          </w:tcPr>
          <w:p w14:paraId="440AD015" w14:textId="77777777" w:rsidR="00C67BDE" w:rsidRPr="00D37832" w:rsidRDefault="00C67BDE" w:rsidP="00A91670">
            <w:pPr>
              <w:pStyle w:val="TAL"/>
            </w:pPr>
          </w:p>
        </w:tc>
        <w:tc>
          <w:tcPr>
            <w:tcW w:w="1245" w:type="dxa"/>
          </w:tcPr>
          <w:p w14:paraId="6DDD9EAD" w14:textId="77777777" w:rsidR="00C67BDE" w:rsidRPr="00D37832" w:rsidRDefault="00C67BDE" w:rsidP="00A91670">
            <w:pPr>
              <w:pStyle w:val="TAL"/>
            </w:pPr>
          </w:p>
        </w:tc>
      </w:tr>
      <w:tr w:rsidR="00C67BDE" w:rsidRPr="00D37832" w14:paraId="3680A21F" w14:textId="77777777" w:rsidTr="00A91670">
        <w:tblPrEx>
          <w:tblCellMar>
            <w:left w:w="108" w:type="dxa"/>
            <w:right w:w="108" w:type="dxa"/>
          </w:tblCellMar>
        </w:tblPrEx>
        <w:tc>
          <w:tcPr>
            <w:tcW w:w="4535" w:type="dxa"/>
            <w:gridSpan w:val="2"/>
          </w:tcPr>
          <w:p w14:paraId="0013C1FA" w14:textId="77777777" w:rsidR="00C67BDE" w:rsidRPr="00D37832" w:rsidRDefault="00C67BDE" w:rsidP="00A91670">
            <w:pPr>
              <w:pStyle w:val="TAL"/>
            </w:pPr>
            <w:r w:rsidRPr="00D37832">
              <w:t>Port management information container</w:t>
            </w:r>
          </w:p>
        </w:tc>
        <w:tc>
          <w:tcPr>
            <w:tcW w:w="2267" w:type="dxa"/>
          </w:tcPr>
          <w:p w14:paraId="110541FB" w14:textId="77777777" w:rsidR="00C67BDE" w:rsidRPr="00D37832" w:rsidRDefault="00C67BDE" w:rsidP="00A91670">
            <w:pPr>
              <w:pStyle w:val="TAL"/>
            </w:pPr>
            <w:r w:rsidRPr="00D37832">
              <w:t>If present: contents not checked</w:t>
            </w:r>
          </w:p>
        </w:tc>
        <w:tc>
          <w:tcPr>
            <w:tcW w:w="1700" w:type="dxa"/>
          </w:tcPr>
          <w:p w14:paraId="11C0E978" w14:textId="77777777" w:rsidR="00C67BDE" w:rsidRPr="00D37832" w:rsidRDefault="00C67BDE" w:rsidP="00A91670">
            <w:pPr>
              <w:pStyle w:val="TAL"/>
            </w:pPr>
          </w:p>
        </w:tc>
        <w:tc>
          <w:tcPr>
            <w:tcW w:w="1245" w:type="dxa"/>
          </w:tcPr>
          <w:p w14:paraId="30C952F7" w14:textId="77777777" w:rsidR="00C67BDE" w:rsidRPr="00D37832" w:rsidRDefault="00C67BDE" w:rsidP="00A91670">
            <w:pPr>
              <w:pStyle w:val="TAL"/>
            </w:pPr>
          </w:p>
        </w:tc>
      </w:tr>
      <w:tr w:rsidR="00C67BDE" w:rsidRPr="00D37832" w14:paraId="1E50FFED" w14:textId="77777777" w:rsidTr="00A91670">
        <w:tblPrEx>
          <w:tblCellMar>
            <w:left w:w="108" w:type="dxa"/>
            <w:right w:w="108" w:type="dxa"/>
          </w:tblCellMar>
        </w:tblPrEx>
        <w:tc>
          <w:tcPr>
            <w:tcW w:w="4535" w:type="dxa"/>
            <w:gridSpan w:val="2"/>
          </w:tcPr>
          <w:p w14:paraId="7FD83F19" w14:textId="77777777" w:rsidR="00C67BDE" w:rsidRPr="00D37832" w:rsidRDefault="00C67BDE" w:rsidP="00A91670">
            <w:pPr>
              <w:pStyle w:val="TAL"/>
            </w:pPr>
            <w:r w:rsidRPr="00D37832">
              <w:rPr>
                <w:lang w:eastAsia="zh-CN"/>
              </w:rPr>
              <w:t>IP header compression configuration</w:t>
            </w:r>
          </w:p>
        </w:tc>
        <w:tc>
          <w:tcPr>
            <w:tcW w:w="2267" w:type="dxa"/>
          </w:tcPr>
          <w:p w14:paraId="25F998FF" w14:textId="77777777" w:rsidR="00C67BDE" w:rsidRPr="00D37832" w:rsidRDefault="00C67BDE" w:rsidP="00A91670">
            <w:pPr>
              <w:pStyle w:val="TAL"/>
            </w:pPr>
            <w:r w:rsidRPr="00D37832">
              <w:t>If present: contents not checked</w:t>
            </w:r>
          </w:p>
        </w:tc>
        <w:tc>
          <w:tcPr>
            <w:tcW w:w="1700" w:type="dxa"/>
          </w:tcPr>
          <w:p w14:paraId="736F2C4D" w14:textId="77777777" w:rsidR="00C67BDE" w:rsidRPr="00D37832" w:rsidRDefault="00C67BDE" w:rsidP="00A91670">
            <w:pPr>
              <w:pStyle w:val="TAL"/>
            </w:pPr>
          </w:p>
        </w:tc>
        <w:tc>
          <w:tcPr>
            <w:tcW w:w="1245" w:type="dxa"/>
          </w:tcPr>
          <w:p w14:paraId="0B03729F" w14:textId="77777777" w:rsidR="00C67BDE" w:rsidRPr="00D37832" w:rsidRDefault="00C67BDE" w:rsidP="00A91670">
            <w:pPr>
              <w:pStyle w:val="TAL"/>
            </w:pPr>
          </w:p>
        </w:tc>
      </w:tr>
      <w:tr w:rsidR="00C67BDE" w:rsidRPr="00D37832" w14:paraId="42355B9B" w14:textId="77777777" w:rsidTr="00A91670">
        <w:tblPrEx>
          <w:tblCellMar>
            <w:left w:w="108" w:type="dxa"/>
            <w:right w:w="108" w:type="dxa"/>
          </w:tblCellMar>
        </w:tblPrEx>
        <w:tc>
          <w:tcPr>
            <w:tcW w:w="4535" w:type="dxa"/>
            <w:gridSpan w:val="2"/>
          </w:tcPr>
          <w:p w14:paraId="2476E97C" w14:textId="77777777" w:rsidR="00C67BDE" w:rsidRPr="00D37832" w:rsidRDefault="00C67BDE" w:rsidP="00A91670">
            <w:pPr>
              <w:pStyle w:val="TAL"/>
            </w:pPr>
            <w:r w:rsidRPr="00D37832">
              <w:rPr>
                <w:lang w:eastAsia="zh-CN"/>
              </w:rPr>
              <w:t>Ethernet header compression configuration</w:t>
            </w:r>
          </w:p>
        </w:tc>
        <w:tc>
          <w:tcPr>
            <w:tcW w:w="2267" w:type="dxa"/>
          </w:tcPr>
          <w:p w14:paraId="00E81158" w14:textId="77777777" w:rsidR="00C67BDE" w:rsidRPr="00D37832" w:rsidRDefault="00C67BDE" w:rsidP="00A91670">
            <w:pPr>
              <w:pStyle w:val="TAL"/>
            </w:pPr>
            <w:r w:rsidRPr="00D37832">
              <w:t>If present: contents not checked</w:t>
            </w:r>
          </w:p>
        </w:tc>
        <w:tc>
          <w:tcPr>
            <w:tcW w:w="1700" w:type="dxa"/>
          </w:tcPr>
          <w:p w14:paraId="61EE0188" w14:textId="77777777" w:rsidR="00C67BDE" w:rsidRPr="00D37832" w:rsidRDefault="00C67BDE" w:rsidP="00A91670">
            <w:pPr>
              <w:pStyle w:val="TAL"/>
            </w:pPr>
          </w:p>
        </w:tc>
        <w:tc>
          <w:tcPr>
            <w:tcW w:w="1245" w:type="dxa"/>
          </w:tcPr>
          <w:p w14:paraId="02BDB0D4" w14:textId="77777777" w:rsidR="00C67BDE" w:rsidRPr="00D37832" w:rsidRDefault="00C67BDE" w:rsidP="00A91670">
            <w:pPr>
              <w:pStyle w:val="TAL"/>
            </w:pPr>
          </w:p>
        </w:tc>
      </w:tr>
      <w:tr w:rsidR="00C67BDE" w:rsidRPr="00D37832" w14:paraId="34FD73FF"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0811B2" w14:textId="77777777" w:rsidR="00C67BDE" w:rsidRPr="00D37832" w:rsidRDefault="00C67BDE" w:rsidP="00A91670">
            <w:pPr>
              <w:pStyle w:val="TAL"/>
              <w:rPr>
                <w:lang w:eastAsia="zh-CN"/>
              </w:rPr>
            </w:pPr>
            <w:r w:rsidRPr="00D37832">
              <w:rPr>
                <w:lang w:eastAsia="zh-CN"/>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149B8F9E" w14:textId="77777777" w:rsidR="00C67BDE" w:rsidRPr="00D37832" w:rsidRDefault="00C67BDE" w:rsidP="00A91670">
            <w:pPr>
              <w:pStyle w:val="TAL"/>
            </w:pPr>
            <w:r w:rsidRPr="00D37832">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EE14B7C" w14:textId="77777777" w:rsidR="00C67BDE" w:rsidRPr="00D37832" w:rsidRDefault="00C67BDE"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14199889" w14:textId="77777777" w:rsidR="00C67BDE" w:rsidRPr="00D37832" w:rsidRDefault="00C67BDE" w:rsidP="00A91670">
            <w:pPr>
              <w:pStyle w:val="TAL"/>
            </w:pPr>
          </w:p>
        </w:tc>
      </w:tr>
      <w:tr w:rsidR="00C67BDE" w:rsidRPr="00D37832" w14:paraId="22B8F170"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57C843" w14:textId="77777777" w:rsidR="00C67BDE" w:rsidRPr="00D37832" w:rsidRDefault="00C67BDE" w:rsidP="00A91670">
            <w:pPr>
              <w:pStyle w:val="TAL"/>
              <w:rPr>
                <w:lang w:eastAsia="zh-CN"/>
              </w:rPr>
            </w:pPr>
            <w:r w:rsidRPr="00D37832">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14AAAF40" w14:textId="77777777" w:rsidR="00C67BDE" w:rsidRPr="00D37832" w:rsidRDefault="00C67BDE" w:rsidP="00A91670">
            <w:pPr>
              <w:pStyle w:val="TAL"/>
            </w:pPr>
            <w:r w:rsidRPr="00D37832">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311D5EE" w14:textId="77777777" w:rsidR="00C67BDE" w:rsidRPr="00D37832" w:rsidRDefault="00C67BDE"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0E4907B2" w14:textId="77777777" w:rsidR="00C67BDE" w:rsidRPr="00D37832" w:rsidRDefault="00C67BDE" w:rsidP="00A91670">
            <w:pPr>
              <w:pStyle w:val="TAL"/>
            </w:pPr>
          </w:p>
        </w:tc>
      </w:tr>
      <w:tr w:rsidR="00CD215E" w:rsidRPr="00D37832" w14:paraId="78E0D524" w14:textId="77777777" w:rsidTr="00A91670">
        <w:tblPrEx>
          <w:tblCellMar>
            <w:left w:w="108" w:type="dxa"/>
            <w:right w:w="108" w:type="dxa"/>
          </w:tblCellMar>
        </w:tblPrEx>
        <w:trPr>
          <w:gridAfter w:val="1"/>
          <w:wAfter w:w="1245" w:type="dxa"/>
          <w:ins w:id="14" w:author="Ericsson User" w:date="2024-02-16T13:22:00Z"/>
        </w:trPr>
        <w:tc>
          <w:tcPr>
            <w:tcW w:w="4535" w:type="dxa"/>
            <w:tcBorders>
              <w:top w:val="single" w:sz="4" w:space="0" w:color="auto"/>
              <w:left w:val="single" w:sz="4" w:space="0" w:color="auto"/>
              <w:bottom w:val="single" w:sz="4" w:space="0" w:color="auto"/>
              <w:right w:val="single" w:sz="4" w:space="0" w:color="auto"/>
            </w:tcBorders>
          </w:tcPr>
          <w:p w14:paraId="02A1D313" w14:textId="4138337B" w:rsidR="00CD215E" w:rsidRPr="00D37832" w:rsidRDefault="00CD215E" w:rsidP="00CD215E">
            <w:pPr>
              <w:pStyle w:val="TAL"/>
              <w:rPr>
                <w:ins w:id="15" w:author="Ericsson User" w:date="2024-02-16T13:22:00Z"/>
                <w:lang w:eastAsia="zh-CN"/>
              </w:rPr>
            </w:pPr>
            <w:ins w:id="16" w:author="Ericsson User" w:date="2024-02-16T13:22:00Z">
              <w:r>
                <w:rPr>
                  <w:lang w:eastAsia="zh-CN"/>
                </w:rPr>
                <w:t>Non-3GPP delay budget</w:t>
              </w:r>
            </w:ins>
          </w:p>
        </w:tc>
        <w:tc>
          <w:tcPr>
            <w:tcW w:w="2267" w:type="dxa"/>
            <w:tcBorders>
              <w:top w:val="single" w:sz="4" w:space="0" w:color="auto"/>
              <w:left w:val="single" w:sz="4" w:space="0" w:color="auto"/>
              <w:bottom w:val="single" w:sz="4" w:space="0" w:color="auto"/>
              <w:right w:val="single" w:sz="4" w:space="0" w:color="auto"/>
            </w:tcBorders>
          </w:tcPr>
          <w:p w14:paraId="152B424B" w14:textId="6F8B9FD0" w:rsidR="00CD215E" w:rsidRPr="00D37832" w:rsidRDefault="00CD215E" w:rsidP="00CD215E">
            <w:pPr>
              <w:pStyle w:val="TAL"/>
              <w:rPr>
                <w:ins w:id="17" w:author="Ericsson User" w:date="2024-02-16T13:22:00Z"/>
              </w:rPr>
            </w:pPr>
            <w:ins w:id="18" w:author="Ericsson User" w:date="2024-02-16T13:23:00Z">
              <w:r w:rsidRPr="00D37832">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379AE82D" w14:textId="77777777" w:rsidR="00CD215E" w:rsidRPr="00D37832" w:rsidRDefault="00CD215E" w:rsidP="00CD215E">
            <w:pPr>
              <w:pStyle w:val="TAL"/>
              <w:rPr>
                <w:ins w:id="19" w:author="Ericsson User" w:date="2024-02-16T13:22:00Z"/>
              </w:rPr>
            </w:pPr>
          </w:p>
        </w:tc>
        <w:tc>
          <w:tcPr>
            <w:tcW w:w="1245" w:type="dxa"/>
            <w:tcBorders>
              <w:top w:val="single" w:sz="4" w:space="0" w:color="auto"/>
              <w:left w:val="single" w:sz="4" w:space="0" w:color="auto"/>
              <w:bottom w:val="single" w:sz="4" w:space="0" w:color="auto"/>
              <w:right w:val="single" w:sz="4" w:space="0" w:color="auto"/>
            </w:tcBorders>
          </w:tcPr>
          <w:p w14:paraId="4CC9E847" w14:textId="77777777" w:rsidR="00CD215E" w:rsidRPr="00D37832" w:rsidRDefault="00CD215E" w:rsidP="00CD215E">
            <w:pPr>
              <w:pStyle w:val="TAL"/>
              <w:rPr>
                <w:ins w:id="20" w:author="Ericsson User" w:date="2024-02-16T13:22:00Z"/>
              </w:rPr>
            </w:pPr>
          </w:p>
        </w:tc>
      </w:tr>
    </w:tbl>
    <w:p w14:paraId="2C130AE3" w14:textId="77777777" w:rsidR="00C67BDE" w:rsidRPr="00D37832" w:rsidRDefault="00C67BDE" w:rsidP="00C67BDE"/>
    <w:p w14:paraId="5CB1E1D5" w14:textId="77777777" w:rsidR="00C74AB6" w:rsidRPr="008C3AE4" w:rsidRDefault="00C74AB6" w:rsidP="00C74AB6">
      <w:pPr>
        <w:pStyle w:val="Heading5"/>
        <w:rPr>
          <w:b/>
          <w:color w:val="FF0000"/>
          <w:sz w:val="36"/>
          <w:szCs w:val="32"/>
        </w:rPr>
      </w:pPr>
      <w:r w:rsidRPr="008C3AE4">
        <w:rPr>
          <w:b/>
          <w:color w:val="FF0000"/>
          <w:sz w:val="36"/>
          <w:szCs w:val="32"/>
        </w:rPr>
        <w:lastRenderedPageBreak/>
        <w:t>&lt;&lt;&lt;&lt; TEXT SKIPPED &gt;&gt;&gt;&gt;</w:t>
      </w:r>
    </w:p>
    <w:p w14:paraId="306D9596" w14:textId="77777777" w:rsidR="00675A19" w:rsidRPr="00D37832" w:rsidRDefault="00675A19" w:rsidP="00675A19">
      <w:pPr>
        <w:pStyle w:val="Heading4"/>
      </w:pPr>
      <w:bookmarkStart w:id="21" w:name="_Toc21354097"/>
      <w:bookmarkStart w:id="22" w:name="_Toc27749716"/>
      <w:r w:rsidRPr="00D37832">
        <w:rPr>
          <w:i/>
        </w:rPr>
        <w:t>–</w:t>
      </w:r>
      <w:r w:rsidRPr="00D37832">
        <w:rPr>
          <w:i/>
        </w:rPr>
        <w:tab/>
        <w:t>PDU session modification command</w:t>
      </w:r>
      <w:bookmarkEnd w:id="21"/>
      <w:bookmarkEnd w:id="22"/>
    </w:p>
    <w:p w14:paraId="77105A94" w14:textId="77777777" w:rsidR="00675A19" w:rsidRPr="00D37832" w:rsidRDefault="00675A19" w:rsidP="00675A19">
      <w:pPr>
        <w:pStyle w:val="TH"/>
        <w:rPr>
          <w:iCs/>
        </w:rPr>
      </w:pPr>
      <w:bookmarkStart w:id="23" w:name="_CRTable4_7_29"/>
      <w:r w:rsidRPr="00D37832">
        <w:t xml:space="preserve">Table </w:t>
      </w:r>
      <w:bookmarkEnd w:id="23"/>
      <w:r w:rsidRPr="00D37832">
        <w:t xml:space="preserve">4.7.2-9: </w:t>
      </w:r>
      <w:r w:rsidRPr="00D37832">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675A19" w:rsidRPr="00D37832" w14:paraId="6399C2B8"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6FDDB8" w14:textId="77777777" w:rsidR="00675A19" w:rsidRPr="00D37832" w:rsidRDefault="00675A19" w:rsidP="00A91670">
            <w:pPr>
              <w:pStyle w:val="TAL"/>
            </w:pPr>
            <w:r w:rsidRPr="00D37832">
              <w:t>Derivation Path: 24.501 clause 8.3.9</w:t>
            </w:r>
          </w:p>
        </w:tc>
      </w:tr>
      <w:tr w:rsidR="00675A19" w:rsidRPr="00D37832" w14:paraId="158EE57B" w14:textId="77777777" w:rsidTr="00A91670">
        <w:tblPrEx>
          <w:tblCellMar>
            <w:left w:w="108" w:type="dxa"/>
            <w:right w:w="108" w:type="dxa"/>
          </w:tblCellMar>
        </w:tblPrEx>
        <w:tc>
          <w:tcPr>
            <w:tcW w:w="4535" w:type="dxa"/>
            <w:gridSpan w:val="2"/>
          </w:tcPr>
          <w:p w14:paraId="1CCFF5BF" w14:textId="77777777" w:rsidR="00675A19" w:rsidRPr="00D37832" w:rsidRDefault="00675A19" w:rsidP="00A91670">
            <w:pPr>
              <w:pStyle w:val="TAH"/>
            </w:pPr>
            <w:r w:rsidRPr="00D37832">
              <w:t>Information Element</w:t>
            </w:r>
          </w:p>
        </w:tc>
        <w:tc>
          <w:tcPr>
            <w:tcW w:w="2267" w:type="dxa"/>
          </w:tcPr>
          <w:p w14:paraId="71135F40" w14:textId="77777777" w:rsidR="00675A19" w:rsidRPr="00D37832" w:rsidRDefault="00675A19" w:rsidP="00A91670">
            <w:pPr>
              <w:pStyle w:val="TAH"/>
            </w:pPr>
            <w:r w:rsidRPr="00D37832">
              <w:t>Value/remark</w:t>
            </w:r>
          </w:p>
        </w:tc>
        <w:tc>
          <w:tcPr>
            <w:tcW w:w="1700" w:type="dxa"/>
          </w:tcPr>
          <w:p w14:paraId="0F3A034E" w14:textId="77777777" w:rsidR="00675A19" w:rsidRPr="00D37832" w:rsidRDefault="00675A19" w:rsidP="00A91670">
            <w:pPr>
              <w:pStyle w:val="TAH"/>
            </w:pPr>
            <w:r w:rsidRPr="00D37832">
              <w:t>Comment</w:t>
            </w:r>
          </w:p>
        </w:tc>
        <w:tc>
          <w:tcPr>
            <w:tcW w:w="1245" w:type="dxa"/>
          </w:tcPr>
          <w:p w14:paraId="3F9D6DED" w14:textId="77777777" w:rsidR="00675A19" w:rsidRPr="00D37832" w:rsidRDefault="00675A19" w:rsidP="00A91670">
            <w:pPr>
              <w:pStyle w:val="TAH"/>
            </w:pPr>
            <w:r w:rsidRPr="00D37832">
              <w:t>Condition</w:t>
            </w:r>
          </w:p>
        </w:tc>
      </w:tr>
      <w:tr w:rsidR="00675A19" w:rsidRPr="00D37832" w14:paraId="321BEBFE" w14:textId="77777777" w:rsidTr="00A91670">
        <w:tblPrEx>
          <w:tblCellMar>
            <w:left w:w="108" w:type="dxa"/>
            <w:right w:w="108" w:type="dxa"/>
          </w:tblCellMar>
        </w:tblPrEx>
        <w:tc>
          <w:tcPr>
            <w:tcW w:w="4535" w:type="dxa"/>
            <w:gridSpan w:val="2"/>
          </w:tcPr>
          <w:p w14:paraId="260664FF" w14:textId="77777777" w:rsidR="00675A19" w:rsidRPr="00D37832" w:rsidRDefault="00675A19" w:rsidP="00A91670">
            <w:pPr>
              <w:pStyle w:val="TAL"/>
            </w:pPr>
            <w:r w:rsidRPr="00D37832">
              <w:t>Extended protocol discriminator</w:t>
            </w:r>
          </w:p>
        </w:tc>
        <w:tc>
          <w:tcPr>
            <w:tcW w:w="2267" w:type="dxa"/>
          </w:tcPr>
          <w:p w14:paraId="5E5D3EC9" w14:textId="77777777" w:rsidR="00675A19" w:rsidRPr="00D37832" w:rsidRDefault="00675A19" w:rsidP="00A91670">
            <w:pPr>
              <w:pStyle w:val="TAL"/>
            </w:pPr>
            <w:r w:rsidRPr="00D37832">
              <w:t>‘0010 1110’B</w:t>
            </w:r>
          </w:p>
        </w:tc>
        <w:tc>
          <w:tcPr>
            <w:tcW w:w="1700" w:type="dxa"/>
          </w:tcPr>
          <w:p w14:paraId="3A3E8F0B" w14:textId="77777777" w:rsidR="00675A19" w:rsidRPr="00D37832" w:rsidRDefault="00675A19" w:rsidP="00A91670">
            <w:pPr>
              <w:pStyle w:val="TAL"/>
            </w:pPr>
            <w:r w:rsidRPr="00D37832">
              <w:t>5GS session management messages</w:t>
            </w:r>
          </w:p>
        </w:tc>
        <w:tc>
          <w:tcPr>
            <w:tcW w:w="1245" w:type="dxa"/>
          </w:tcPr>
          <w:p w14:paraId="0D0273AA" w14:textId="77777777" w:rsidR="00675A19" w:rsidRPr="00D37832" w:rsidRDefault="00675A19" w:rsidP="00A91670">
            <w:pPr>
              <w:pStyle w:val="TAL"/>
            </w:pPr>
          </w:p>
        </w:tc>
      </w:tr>
      <w:tr w:rsidR="00675A19" w:rsidRPr="00D37832" w14:paraId="57B6CABC" w14:textId="77777777" w:rsidTr="00A91670">
        <w:tblPrEx>
          <w:tblCellMar>
            <w:left w:w="108" w:type="dxa"/>
            <w:right w:w="108" w:type="dxa"/>
          </w:tblCellMar>
        </w:tblPrEx>
        <w:tc>
          <w:tcPr>
            <w:tcW w:w="4535" w:type="dxa"/>
            <w:gridSpan w:val="2"/>
          </w:tcPr>
          <w:p w14:paraId="743941B1" w14:textId="77777777" w:rsidR="00675A19" w:rsidRPr="00D37832" w:rsidRDefault="00675A19" w:rsidP="00A91670">
            <w:pPr>
              <w:pStyle w:val="TAL"/>
            </w:pPr>
            <w:r w:rsidRPr="00D37832">
              <w:t>PDU session ID</w:t>
            </w:r>
          </w:p>
        </w:tc>
        <w:tc>
          <w:tcPr>
            <w:tcW w:w="2267" w:type="dxa"/>
          </w:tcPr>
          <w:p w14:paraId="539A1C02" w14:textId="77777777" w:rsidR="00675A19" w:rsidRPr="00D37832" w:rsidRDefault="00675A19" w:rsidP="00A91670">
            <w:pPr>
              <w:pStyle w:val="TAL"/>
            </w:pPr>
            <w:r w:rsidRPr="00D37832">
              <w:rPr>
                <w:rFonts w:eastAsia="MS PGothic"/>
              </w:rPr>
              <w:t>Set according to specific message content.</w:t>
            </w:r>
          </w:p>
        </w:tc>
        <w:tc>
          <w:tcPr>
            <w:tcW w:w="1700" w:type="dxa"/>
          </w:tcPr>
          <w:p w14:paraId="5A316A8B" w14:textId="77777777" w:rsidR="00675A19" w:rsidRPr="00D37832" w:rsidRDefault="00675A19" w:rsidP="00A91670">
            <w:pPr>
              <w:pStyle w:val="TAL"/>
              <w:rPr>
                <w:rFonts w:eastAsia="MS PGothic"/>
              </w:rPr>
            </w:pPr>
          </w:p>
        </w:tc>
        <w:tc>
          <w:tcPr>
            <w:tcW w:w="1245" w:type="dxa"/>
          </w:tcPr>
          <w:p w14:paraId="34D12CF7" w14:textId="77777777" w:rsidR="00675A19" w:rsidRPr="00D37832" w:rsidRDefault="00675A19" w:rsidP="00A91670">
            <w:pPr>
              <w:pStyle w:val="TAL"/>
            </w:pPr>
          </w:p>
        </w:tc>
      </w:tr>
      <w:tr w:rsidR="00675A19" w:rsidRPr="00D37832" w14:paraId="4D8ED9B1" w14:textId="77777777" w:rsidTr="00A91670">
        <w:tblPrEx>
          <w:tblCellMar>
            <w:left w:w="108" w:type="dxa"/>
            <w:right w:w="108" w:type="dxa"/>
          </w:tblCellMar>
        </w:tblPrEx>
        <w:tc>
          <w:tcPr>
            <w:tcW w:w="4535" w:type="dxa"/>
            <w:gridSpan w:val="2"/>
          </w:tcPr>
          <w:p w14:paraId="1A8C6152" w14:textId="77777777" w:rsidR="00675A19" w:rsidRPr="00D37832" w:rsidRDefault="00675A19" w:rsidP="00A91670">
            <w:pPr>
              <w:pStyle w:val="TAL"/>
            </w:pPr>
            <w:r w:rsidRPr="00D37832">
              <w:t>PDU session ID</w:t>
            </w:r>
          </w:p>
        </w:tc>
        <w:tc>
          <w:tcPr>
            <w:tcW w:w="2267" w:type="dxa"/>
          </w:tcPr>
          <w:p w14:paraId="167E4428" w14:textId="77777777" w:rsidR="00675A19" w:rsidRPr="00D37832" w:rsidRDefault="00675A19" w:rsidP="00A91670">
            <w:pPr>
              <w:pStyle w:val="TAL"/>
              <w:rPr>
                <w:rFonts w:eastAsia="MS PGothic"/>
              </w:rPr>
            </w:pPr>
            <w:r w:rsidRPr="00D37832">
              <w:t xml:space="preserve">The value indicated in </w:t>
            </w:r>
            <w:r w:rsidRPr="00D37832">
              <w:rPr>
                <w:iCs/>
              </w:rPr>
              <w:t>PDU SESSION MODIFICATION REQUEST</w:t>
            </w:r>
            <w:r w:rsidRPr="00D37832">
              <w:t xml:space="preserve"> message.</w:t>
            </w:r>
          </w:p>
        </w:tc>
        <w:tc>
          <w:tcPr>
            <w:tcW w:w="1700" w:type="dxa"/>
          </w:tcPr>
          <w:p w14:paraId="0509834F" w14:textId="77777777" w:rsidR="00675A19" w:rsidRPr="00D37832" w:rsidRDefault="00675A19" w:rsidP="00A91670">
            <w:pPr>
              <w:pStyle w:val="TAL"/>
              <w:rPr>
                <w:rFonts w:eastAsia="MS PGothic"/>
              </w:rPr>
            </w:pPr>
          </w:p>
        </w:tc>
        <w:tc>
          <w:tcPr>
            <w:tcW w:w="1245" w:type="dxa"/>
          </w:tcPr>
          <w:p w14:paraId="58FF19D5" w14:textId="77777777" w:rsidR="00675A19" w:rsidRPr="00D37832" w:rsidRDefault="00675A19" w:rsidP="00A91670">
            <w:pPr>
              <w:pStyle w:val="TAL"/>
            </w:pPr>
            <w:r w:rsidRPr="00D37832">
              <w:t>UE_Initiated_Modification</w:t>
            </w:r>
          </w:p>
        </w:tc>
      </w:tr>
      <w:tr w:rsidR="00675A19" w:rsidRPr="00D37832" w14:paraId="7EAE1A48" w14:textId="77777777" w:rsidTr="00A91670">
        <w:tblPrEx>
          <w:tblCellMar>
            <w:left w:w="108" w:type="dxa"/>
            <w:right w:w="108" w:type="dxa"/>
          </w:tblCellMar>
        </w:tblPrEx>
        <w:tc>
          <w:tcPr>
            <w:tcW w:w="4535" w:type="dxa"/>
            <w:gridSpan w:val="2"/>
            <w:tcBorders>
              <w:bottom w:val="single" w:sz="4" w:space="0" w:color="auto"/>
            </w:tcBorders>
          </w:tcPr>
          <w:p w14:paraId="7C4248EB" w14:textId="77777777" w:rsidR="00675A19" w:rsidRPr="00D37832" w:rsidRDefault="00675A19" w:rsidP="00A91670">
            <w:pPr>
              <w:pStyle w:val="TAL"/>
            </w:pPr>
            <w:r w:rsidRPr="00D37832">
              <w:t>PTI</w:t>
            </w:r>
          </w:p>
        </w:tc>
        <w:tc>
          <w:tcPr>
            <w:tcW w:w="2267" w:type="dxa"/>
          </w:tcPr>
          <w:p w14:paraId="15F4559C" w14:textId="77777777" w:rsidR="00675A19" w:rsidRPr="00D37832" w:rsidRDefault="00675A19" w:rsidP="00A91670">
            <w:pPr>
              <w:pStyle w:val="TAL"/>
            </w:pPr>
            <w:r w:rsidRPr="00D37832">
              <w:t>'0000 0000'B</w:t>
            </w:r>
          </w:p>
        </w:tc>
        <w:tc>
          <w:tcPr>
            <w:tcW w:w="1700" w:type="dxa"/>
          </w:tcPr>
          <w:p w14:paraId="59850D6C" w14:textId="77777777" w:rsidR="00675A19" w:rsidRPr="00D37832" w:rsidRDefault="00675A19" w:rsidP="00A91670">
            <w:pPr>
              <w:pStyle w:val="TAL"/>
            </w:pPr>
            <w:r w:rsidRPr="00D37832">
              <w:t>No procedure transaction identity assigned</w:t>
            </w:r>
          </w:p>
        </w:tc>
        <w:tc>
          <w:tcPr>
            <w:tcW w:w="1245" w:type="dxa"/>
          </w:tcPr>
          <w:p w14:paraId="6060DA93" w14:textId="77777777" w:rsidR="00675A19" w:rsidRPr="00D37832" w:rsidRDefault="00675A19" w:rsidP="00A91670">
            <w:pPr>
              <w:pStyle w:val="TAL"/>
            </w:pPr>
          </w:p>
        </w:tc>
      </w:tr>
      <w:tr w:rsidR="00675A19" w:rsidRPr="00D37832" w14:paraId="509C4880" w14:textId="77777777" w:rsidTr="00A91670">
        <w:tblPrEx>
          <w:tblCellMar>
            <w:left w:w="108" w:type="dxa"/>
            <w:right w:w="108" w:type="dxa"/>
          </w:tblCellMar>
        </w:tblPrEx>
        <w:tc>
          <w:tcPr>
            <w:tcW w:w="4535" w:type="dxa"/>
            <w:gridSpan w:val="2"/>
            <w:tcBorders>
              <w:bottom w:val="single" w:sz="4" w:space="0" w:color="auto"/>
            </w:tcBorders>
          </w:tcPr>
          <w:p w14:paraId="78333709" w14:textId="77777777" w:rsidR="00675A19" w:rsidRPr="00D37832" w:rsidRDefault="00675A19" w:rsidP="00A91670">
            <w:pPr>
              <w:pStyle w:val="TAL"/>
            </w:pPr>
            <w:r w:rsidRPr="00D37832">
              <w:t>PTI</w:t>
            </w:r>
          </w:p>
        </w:tc>
        <w:tc>
          <w:tcPr>
            <w:tcW w:w="2267" w:type="dxa"/>
          </w:tcPr>
          <w:p w14:paraId="5FD35046" w14:textId="77777777" w:rsidR="00675A19" w:rsidRPr="00D37832" w:rsidRDefault="00675A19" w:rsidP="00A91670">
            <w:pPr>
              <w:pStyle w:val="TAL"/>
            </w:pPr>
            <w:r w:rsidRPr="00D37832">
              <w:t xml:space="preserve">The value indicated in </w:t>
            </w:r>
            <w:r w:rsidRPr="00D37832">
              <w:rPr>
                <w:iCs/>
              </w:rPr>
              <w:t>PDU SESSION MODIFICATION REQUEST</w:t>
            </w:r>
            <w:r w:rsidRPr="00D37832">
              <w:t xml:space="preserve"> message.</w:t>
            </w:r>
          </w:p>
        </w:tc>
        <w:tc>
          <w:tcPr>
            <w:tcW w:w="1700" w:type="dxa"/>
          </w:tcPr>
          <w:p w14:paraId="48BB7EF2" w14:textId="77777777" w:rsidR="00675A19" w:rsidRPr="00D37832" w:rsidRDefault="00675A19" w:rsidP="00A91670">
            <w:pPr>
              <w:pStyle w:val="TAL"/>
            </w:pPr>
          </w:p>
        </w:tc>
        <w:tc>
          <w:tcPr>
            <w:tcW w:w="1245" w:type="dxa"/>
          </w:tcPr>
          <w:p w14:paraId="5C01EADF" w14:textId="77777777" w:rsidR="00675A19" w:rsidRPr="00D37832" w:rsidRDefault="00675A19" w:rsidP="00A91670">
            <w:pPr>
              <w:pStyle w:val="TAL"/>
            </w:pPr>
            <w:r w:rsidRPr="00D37832">
              <w:t>UE_Initiated_Modification</w:t>
            </w:r>
          </w:p>
        </w:tc>
      </w:tr>
      <w:tr w:rsidR="00675A19" w:rsidRPr="00D37832" w14:paraId="7D0764C3" w14:textId="77777777" w:rsidTr="00A91670">
        <w:tblPrEx>
          <w:tblCellMar>
            <w:left w:w="108" w:type="dxa"/>
            <w:right w:w="108" w:type="dxa"/>
          </w:tblCellMar>
        </w:tblPrEx>
        <w:tc>
          <w:tcPr>
            <w:tcW w:w="4535" w:type="dxa"/>
            <w:gridSpan w:val="2"/>
          </w:tcPr>
          <w:p w14:paraId="16962806" w14:textId="77777777" w:rsidR="00675A19" w:rsidRPr="00D37832" w:rsidRDefault="00675A19" w:rsidP="00A91670">
            <w:pPr>
              <w:pStyle w:val="TAL"/>
            </w:pPr>
            <w:r w:rsidRPr="00D37832">
              <w:t>PDU SESSION MODIFICATION COMMAND message identity</w:t>
            </w:r>
          </w:p>
        </w:tc>
        <w:tc>
          <w:tcPr>
            <w:tcW w:w="2267" w:type="dxa"/>
          </w:tcPr>
          <w:p w14:paraId="198A39A3" w14:textId="77777777" w:rsidR="00675A19" w:rsidRPr="00D37832" w:rsidRDefault="00675A19" w:rsidP="00A91670">
            <w:pPr>
              <w:pStyle w:val="TAL"/>
            </w:pPr>
            <w:r w:rsidRPr="00D37832">
              <w:t>‘1100 1011’B</w:t>
            </w:r>
          </w:p>
        </w:tc>
        <w:tc>
          <w:tcPr>
            <w:tcW w:w="1700" w:type="dxa"/>
          </w:tcPr>
          <w:p w14:paraId="66D1D251" w14:textId="77777777" w:rsidR="00675A19" w:rsidRPr="00D37832" w:rsidRDefault="00675A19" w:rsidP="00A91670">
            <w:pPr>
              <w:pStyle w:val="TAL"/>
            </w:pPr>
          </w:p>
        </w:tc>
        <w:tc>
          <w:tcPr>
            <w:tcW w:w="1245" w:type="dxa"/>
          </w:tcPr>
          <w:p w14:paraId="1A7E5ECB" w14:textId="77777777" w:rsidR="00675A19" w:rsidRPr="00D37832" w:rsidRDefault="00675A19" w:rsidP="00A91670">
            <w:pPr>
              <w:pStyle w:val="TAL"/>
            </w:pPr>
          </w:p>
        </w:tc>
      </w:tr>
      <w:tr w:rsidR="00675A19" w:rsidRPr="00D37832" w14:paraId="0D28FE55" w14:textId="77777777" w:rsidTr="00A91670">
        <w:tblPrEx>
          <w:tblCellMar>
            <w:left w:w="108" w:type="dxa"/>
            <w:right w:w="108" w:type="dxa"/>
          </w:tblCellMar>
        </w:tblPrEx>
        <w:tc>
          <w:tcPr>
            <w:tcW w:w="4535" w:type="dxa"/>
            <w:gridSpan w:val="2"/>
          </w:tcPr>
          <w:p w14:paraId="1FB196EF" w14:textId="77777777" w:rsidR="00675A19" w:rsidRPr="00D37832" w:rsidRDefault="00675A19" w:rsidP="00A91670">
            <w:pPr>
              <w:pStyle w:val="TAL"/>
            </w:pPr>
            <w:r w:rsidRPr="00D37832">
              <w:t>5GSM cause</w:t>
            </w:r>
          </w:p>
        </w:tc>
        <w:tc>
          <w:tcPr>
            <w:tcW w:w="2267" w:type="dxa"/>
          </w:tcPr>
          <w:p w14:paraId="7AF81FAB" w14:textId="77777777" w:rsidR="00675A19" w:rsidRPr="00D37832" w:rsidRDefault="00675A19" w:rsidP="00A91670">
            <w:pPr>
              <w:pStyle w:val="TAL"/>
            </w:pPr>
            <w:r w:rsidRPr="00D37832">
              <w:t>Not Present</w:t>
            </w:r>
          </w:p>
        </w:tc>
        <w:tc>
          <w:tcPr>
            <w:tcW w:w="1700" w:type="dxa"/>
          </w:tcPr>
          <w:p w14:paraId="1BE3E2F4" w14:textId="77777777" w:rsidR="00675A19" w:rsidRPr="00D37832" w:rsidRDefault="00675A19" w:rsidP="00A91670">
            <w:pPr>
              <w:pStyle w:val="TAL"/>
            </w:pPr>
          </w:p>
        </w:tc>
        <w:tc>
          <w:tcPr>
            <w:tcW w:w="1245" w:type="dxa"/>
          </w:tcPr>
          <w:p w14:paraId="108659A0" w14:textId="77777777" w:rsidR="00675A19" w:rsidRPr="00D37832" w:rsidRDefault="00675A19" w:rsidP="00A91670">
            <w:pPr>
              <w:pStyle w:val="TAL"/>
            </w:pPr>
          </w:p>
        </w:tc>
      </w:tr>
      <w:tr w:rsidR="00675A19" w:rsidRPr="00D37832" w14:paraId="6A238FE8" w14:textId="77777777" w:rsidTr="00A91670">
        <w:tblPrEx>
          <w:tblCellMar>
            <w:left w:w="108" w:type="dxa"/>
            <w:right w:w="108" w:type="dxa"/>
          </w:tblCellMar>
        </w:tblPrEx>
        <w:tc>
          <w:tcPr>
            <w:tcW w:w="4535" w:type="dxa"/>
            <w:gridSpan w:val="2"/>
          </w:tcPr>
          <w:p w14:paraId="78B1C6FC" w14:textId="77777777" w:rsidR="00675A19" w:rsidRPr="00D37832" w:rsidRDefault="00675A19" w:rsidP="00A91670">
            <w:pPr>
              <w:pStyle w:val="TAL"/>
            </w:pPr>
            <w:r w:rsidRPr="00D37832">
              <w:t>Session AMBR</w:t>
            </w:r>
          </w:p>
        </w:tc>
        <w:tc>
          <w:tcPr>
            <w:tcW w:w="2267" w:type="dxa"/>
          </w:tcPr>
          <w:p w14:paraId="572BB605" w14:textId="77777777" w:rsidR="00675A19" w:rsidRPr="00D37832" w:rsidRDefault="00675A19" w:rsidP="00A91670">
            <w:pPr>
              <w:pStyle w:val="TAL"/>
            </w:pPr>
            <w:r w:rsidRPr="00D37832">
              <w:t>Not Present</w:t>
            </w:r>
          </w:p>
        </w:tc>
        <w:tc>
          <w:tcPr>
            <w:tcW w:w="1700" w:type="dxa"/>
          </w:tcPr>
          <w:p w14:paraId="42F2BD0D" w14:textId="77777777" w:rsidR="00675A19" w:rsidRPr="00D37832" w:rsidRDefault="00675A19" w:rsidP="00A91670">
            <w:pPr>
              <w:pStyle w:val="TAL"/>
            </w:pPr>
          </w:p>
        </w:tc>
        <w:tc>
          <w:tcPr>
            <w:tcW w:w="1245" w:type="dxa"/>
          </w:tcPr>
          <w:p w14:paraId="754B7064" w14:textId="77777777" w:rsidR="00675A19" w:rsidRPr="00D37832" w:rsidRDefault="00675A19" w:rsidP="00A91670">
            <w:pPr>
              <w:pStyle w:val="TAL"/>
            </w:pPr>
          </w:p>
        </w:tc>
      </w:tr>
      <w:tr w:rsidR="00675A19" w:rsidRPr="00D37832" w14:paraId="1D8F9006" w14:textId="77777777" w:rsidTr="00A91670">
        <w:tblPrEx>
          <w:tblCellMar>
            <w:left w:w="108" w:type="dxa"/>
            <w:right w:w="108" w:type="dxa"/>
          </w:tblCellMar>
        </w:tblPrEx>
        <w:tc>
          <w:tcPr>
            <w:tcW w:w="4535" w:type="dxa"/>
            <w:gridSpan w:val="2"/>
          </w:tcPr>
          <w:p w14:paraId="7154A08E" w14:textId="77777777" w:rsidR="00675A19" w:rsidRPr="00D37832" w:rsidRDefault="00675A19" w:rsidP="00A91670">
            <w:pPr>
              <w:pStyle w:val="TAL"/>
            </w:pPr>
            <w:r w:rsidRPr="00D37832">
              <w:t>RQ timer value</w:t>
            </w:r>
          </w:p>
        </w:tc>
        <w:tc>
          <w:tcPr>
            <w:tcW w:w="2267" w:type="dxa"/>
          </w:tcPr>
          <w:p w14:paraId="56A0494B" w14:textId="77777777" w:rsidR="00675A19" w:rsidRPr="00D37832" w:rsidRDefault="00675A19" w:rsidP="00A91670">
            <w:pPr>
              <w:pStyle w:val="TAL"/>
            </w:pPr>
            <w:r w:rsidRPr="00D37832">
              <w:t>Not Present</w:t>
            </w:r>
          </w:p>
        </w:tc>
        <w:tc>
          <w:tcPr>
            <w:tcW w:w="1700" w:type="dxa"/>
          </w:tcPr>
          <w:p w14:paraId="5E2896B0" w14:textId="77777777" w:rsidR="00675A19" w:rsidRPr="00D37832" w:rsidRDefault="00675A19" w:rsidP="00A91670">
            <w:pPr>
              <w:pStyle w:val="TAL"/>
            </w:pPr>
          </w:p>
        </w:tc>
        <w:tc>
          <w:tcPr>
            <w:tcW w:w="1245" w:type="dxa"/>
          </w:tcPr>
          <w:p w14:paraId="5629D2F9" w14:textId="77777777" w:rsidR="00675A19" w:rsidRPr="00D37832" w:rsidRDefault="00675A19" w:rsidP="00A91670">
            <w:pPr>
              <w:pStyle w:val="TAL"/>
            </w:pPr>
          </w:p>
        </w:tc>
      </w:tr>
      <w:tr w:rsidR="00675A19" w:rsidRPr="00D37832" w14:paraId="100722C0" w14:textId="77777777" w:rsidTr="00A91670">
        <w:tblPrEx>
          <w:tblCellMar>
            <w:left w:w="108" w:type="dxa"/>
            <w:right w:w="108" w:type="dxa"/>
          </w:tblCellMar>
        </w:tblPrEx>
        <w:tc>
          <w:tcPr>
            <w:tcW w:w="4535" w:type="dxa"/>
            <w:gridSpan w:val="2"/>
          </w:tcPr>
          <w:p w14:paraId="2794E96F" w14:textId="77777777" w:rsidR="00675A19" w:rsidRPr="00D37832" w:rsidRDefault="00675A19" w:rsidP="00A91670">
            <w:pPr>
              <w:pStyle w:val="TAL"/>
            </w:pPr>
            <w:r w:rsidRPr="00D37832">
              <w:t>Always-on PDU session indication</w:t>
            </w:r>
          </w:p>
        </w:tc>
        <w:tc>
          <w:tcPr>
            <w:tcW w:w="2267" w:type="dxa"/>
          </w:tcPr>
          <w:p w14:paraId="16CC0418" w14:textId="77777777" w:rsidR="00675A19" w:rsidRPr="00D37832" w:rsidRDefault="00675A19" w:rsidP="00A91670">
            <w:pPr>
              <w:pStyle w:val="TAL"/>
            </w:pPr>
            <w:r w:rsidRPr="00D37832">
              <w:t>Not Present</w:t>
            </w:r>
          </w:p>
        </w:tc>
        <w:tc>
          <w:tcPr>
            <w:tcW w:w="1700" w:type="dxa"/>
          </w:tcPr>
          <w:p w14:paraId="2BC5CC1C" w14:textId="77777777" w:rsidR="00675A19" w:rsidRPr="00D37832" w:rsidRDefault="00675A19" w:rsidP="00A91670">
            <w:pPr>
              <w:pStyle w:val="TAL"/>
            </w:pPr>
          </w:p>
        </w:tc>
        <w:tc>
          <w:tcPr>
            <w:tcW w:w="1245" w:type="dxa"/>
          </w:tcPr>
          <w:p w14:paraId="5E341B46" w14:textId="77777777" w:rsidR="00675A19" w:rsidRPr="00D37832" w:rsidRDefault="00675A19" w:rsidP="00A91670">
            <w:pPr>
              <w:pStyle w:val="TAL"/>
            </w:pPr>
          </w:p>
        </w:tc>
      </w:tr>
      <w:tr w:rsidR="00675A19" w:rsidRPr="00D37832" w14:paraId="0DC19A11" w14:textId="77777777" w:rsidTr="00A91670">
        <w:tblPrEx>
          <w:tblCellMar>
            <w:left w:w="108" w:type="dxa"/>
            <w:right w:w="108" w:type="dxa"/>
          </w:tblCellMar>
        </w:tblPrEx>
        <w:tc>
          <w:tcPr>
            <w:tcW w:w="4535" w:type="dxa"/>
            <w:gridSpan w:val="2"/>
          </w:tcPr>
          <w:p w14:paraId="7CCCDCD0" w14:textId="77777777" w:rsidR="00675A19" w:rsidRPr="00D37832" w:rsidRDefault="00675A19" w:rsidP="00A91670">
            <w:pPr>
              <w:pStyle w:val="TAL"/>
            </w:pPr>
            <w:r w:rsidRPr="00D37832">
              <w:t>Always-on PDU session indication</w:t>
            </w:r>
          </w:p>
        </w:tc>
        <w:tc>
          <w:tcPr>
            <w:tcW w:w="2267" w:type="dxa"/>
          </w:tcPr>
          <w:p w14:paraId="5A401930" w14:textId="77777777" w:rsidR="00675A19" w:rsidRPr="00D37832" w:rsidRDefault="00675A19" w:rsidP="00A91670">
            <w:pPr>
              <w:pStyle w:val="TAL"/>
            </w:pPr>
          </w:p>
        </w:tc>
        <w:tc>
          <w:tcPr>
            <w:tcW w:w="1700" w:type="dxa"/>
          </w:tcPr>
          <w:p w14:paraId="68132991" w14:textId="77777777" w:rsidR="00675A19" w:rsidRPr="00D37832" w:rsidRDefault="00675A19" w:rsidP="00A91670">
            <w:pPr>
              <w:pStyle w:val="TAL"/>
            </w:pPr>
          </w:p>
        </w:tc>
        <w:tc>
          <w:tcPr>
            <w:tcW w:w="1245" w:type="dxa"/>
          </w:tcPr>
          <w:p w14:paraId="422E856E" w14:textId="77777777" w:rsidR="00675A19" w:rsidRPr="00D37832" w:rsidRDefault="00675A19" w:rsidP="00A91670">
            <w:pPr>
              <w:pStyle w:val="TAL"/>
            </w:pPr>
          </w:p>
        </w:tc>
      </w:tr>
      <w:tr w:rsidR="00675A19" w:rsidRPr="00D37832" w14:paraId="288F7EB2" w14:textId="77777777" w:rsidTr="00A91670">
        <w:tblPrEx>
          <w:tblCellMar>
            <w:left w:w="108" w:type="dxa"/>
            <w:right w:w="108" w:type="dxa"/>
          </w:tblCellMar>
        </w:tblPrEx>
        <w:tc>
          <w:tcPr>
            <w:tcW w:w="4535" w:type="dxa"/>
            <w:gridSpan w:val="2"/>
          </w:tcPr>
          <w:p w14:paraId="57402E21" w14:textId="77777777" w:rsidR="00675A19" w:rsidRPr="00D37832" w:rsidRDefault="00675A19" w:rsidP="00A91670">
            <w:pPr>
              <w:pStyle w:val="TAL"/>
            </w:pPr>
            <w:r w:rsidRPr="00D37832">
              <w:t xml:space="preserve">  APSI</w:t>
            </w:r>
          </w:p>
        </w:tc>
        <w:tc>
          <w:tcPr>
            <w:tcW w:w="2267" w:type="dxa"/>
          </w:tcPr>
          <w:p w14:paraId="54368B6B" w14:textId="77777777" w:rsidR="00675A19" w:rsidRPr="00D37832" w:rsidRDefault="00675A19" w:rsidP="00A91670">
            <w:pPr>
              <w:pStyle w:val="TAL"/>
            </w:pPr>
            <w:r w:rsidRPr="00D37832">
              <w:t>‘0’B</w:t>
            </w:r>
          </w:p>
        </w:tc>
        <w:tc>
          <w:tcPr>
            <w:tcW w:w="1700" w:type="dxa"/>
          </w:tcPr>
          <w:p w14:paraId="4B8F6322" w14:textId="77777777" w:rsidR="00675A19" w:rsidRPr="00D37832" w:rsidRDefault="00675A19" w:rsidP="00A91670">
            <w:pPr>
              <w:pStyle w:val="TAL"/>
            </w:pPr>
            <w:r w:rsidRPr="00D37832">
              <w:t>Always-on PDU session not allowed</w:t>
            </w:r>
          </w:p>
        </w:tc>
        <w:tc>
          <w:tcPr>
            <w:tcW w:w="1245" w:type="dxa"/>
          </w:tcPr>
          <w:p w14:paraId="56DAF255" w14:textId="77777777" w:rsidR="00675A19" w:rsidRPr="00D37832" w:rsidRDefault="00675A19" w:rsidP="00A91670">
            <w:pPr>
              <w:pStyle w:val="TAL"/>
            </w:pPr>
            <w:r w:rsidRPr="00D37832">
              <w:t>Always_On_Requested</w:t>
            </w:r>
          </w:p>
        </w:tc>
      </w:tr>
      <w:tr w:rsidR="00675A19" w:rsidRPr="00D37832" w14:paraId="5F0430DF" w14:textId="77777777" w:rsidTr="00A91670">
        <w:tblPrEx>
          <w:tblCellMar>
            <w:left w:w="108" w:type="dxa"/>
            <w:right w:w="108" w:type="dxa"/>
          </w:tblCellMar>
        </w:tblPrEx>
        <w:tc>
          <w:tcPr>
            <w:tcW w:w="4535" w:type="dxa"/>
            <w:gridSpan w:val="2"/>
          </w:tcPr>
          <w:p w14:paraId="23FC4802" w14:textId="77777777" w:rsidR="00675A19" w:rsidRPr="00D37832" w:rsidRDefault="00675A19" w:rsidP="00A91670">
            <w:pPr>
              <w:pStyle w:val="TAL"/>
            </w:pPr>
            <w:r w:rsidRPr="00D37832">
              <w:t xml:space="preserve">  APSI</w:t>
            </w:r>
          </w:p>
        </w:tc>
        <w:tc>
          <w:tcPr>
            <w:tcW w:w="2267" w:type="dxa"/>
          </w:tcPr>
          <w:p w14:paraId="20634A4C" w14:textId="77777777" w:rsidR="00675A19" w:rsidRPr="00D37832" w:rsidRDefault="00675A19" w:rsidP="00A91670">
            <w:pPr>
              <w:pStyle w:val="TAL"/>
            </w:pPr>
            <w:r w:rsidRPr="00D37832">
              <w:t>‘1’B</w:t>
            </w:r>
          </w:p>
        </w:tc>
        <w:tc>
          <w:tcPr>
            <w:tcW w:w="1700" w:type="dxa"/>
          </w:tcPr>
          <w:p w14:paraId="1C2609B9" w14:textId="77777777" w:rsidR="00675A19" w:rsidRPr="00D37832" w:rsidRDefault="00675A19" w:rsidP="00A91670">
            <w:pPr>
              <w:pStyle w:val="TAL"/>
            </w:pPr>
            <w:r w:rsidRPr="00D37832">
              <w:t>Always-on PDU session required</w:t>
            </w:r>
          </w:p>
        </w:tc>
        <w:tc>
          <w:tcPr>
            <w:tcW w:w="1245" w:type="dxa"/>
          </w:tcPr>
          <w:p w14:paraId="7A4FB5F3" w14:textId="77777777" w:rsidR="00675A19" w:rsidRPr="00D37832" w:rsidRDefault="00675A19" w:rsidP="00A91670">
            <w:pPr>
              <w:pStyle w:val="TAL"/>
            </w:pPr>
            <w:r w:rsidRPr="00D37832">
              <w:t>Always_On_Requested AND SST_URLLC</w:t>
            </w:r>
          </w:p>
        </w:tc>
      </w:tr>
      <w:tr w:rsidR="00675A19" w:rsidRPr="00D37832" w14:paraId="10243283" w14:textId="77777777" w:rsidTr="00A91670">
        <w:tblPrEx>
          <w:tblCellMar>
            <w:left w:w="108" w:type="dxa"/>
            <w:right w:w="108" w:type="dxa"/>
          </w:tblCellMar>
        </w:tblPrEx>
        <w:tc>
          <w:tcPr>
            <w:tcW w:w="4535" w:type="dxa"/>
            <w:gridSpan w:val="2"/>
          </w:tcPr>
          <w:p w14:paraId="3ED3D61F" w14:textId="77777777" w:rsidR="00675A19" w:rsidRPr="00D37832" w:rsidRDefault="00675A19" w:rsidP="00A91670">
            <w:pPr>
              <w:pStyle w:val="TAL"/>
            </w:pPr>
            <w:r w:rsidRPr="00D37832">
              <w:t>Authorized QoS rules</w:t>
            </w:r>
          </w:p>
        </w:tc>
        <w:tc>
          <w:tcPr>
            <w:tcW w:w="2267" w:type="dxa"/>
          </w:tcPr>
          <w:p w14:paraId="5FCA2772" w14:textId="77777777" w:rsidR="00675A19" w:rsidRPr="00D37832" w:rsidRDefault="00675A19" w:rsidP="00A91670">
            <w:pPr>
              <w:pStyle w:val="TAL"/>
            </w:pPr>
            <w:r w:rsidRPr="00D37832">
              <w:t>Not Present</w:t>
            </w:r>
          </w:p>
        </w:tc>
        <w:tc>
          <w:tcPr>
            <w:tcW w:w="1700" w:type="dxa"/>
          </w:tcPr>
          <w:p w14:paraId="6958257D" w14:textId="77777777" w:rsidR="00675A19" w:rsidRPr="00D37832" w:rsidRDefault="00675A19" w:rsidP="00A91670">
            <w:pPr>
              <w:pStyle w:val="TAL"/>
            </w:pPr>
          </w:p>
        </w:tc>
        <w:tc>
          <w:tcPr>
            <w:tcW w:w="1245" w:type="dxa"/>
          </w:tcPr>
          <w:p w14:paraId="75A32DE2" w14:textId="77777777" w:rsidR="00675A19" w:rsidRPr="00D37832" w:rsidRDefault="00675A19" w:rsidP="00A91670">
            <w:pPr>
              <w:pStyle w:val="TAL"/>
            </w:pPr>
          </w:p>
        </w:tc>
      </w:tr>
      <w:tr w:rsidR="00675A19" w:rsidRPr="00D37832" w14:paraId="39976D72" w14:textId="77777777" w:rsidTr="00A91670">
        <w:tblPrEx>
          <w:tblCellMar>
            <w:left w:w="108" w:type="dxa"/>
            <w:right w:w="108" w:type="dxa"/>
          </w:tblCellMar>
        </w:tblPrEx>
        <w:tc>
          <w:tcPr>
            <w:tcW w:w="4535" w:type="dxa"/>
            <w:gridSpan w:val="2"/>
          </w:tcPr>
          <w:p w14:paraId="57B2855C" w14:textId="77777777" w:rsidR="00675A19" w:rsidRPr="00D37832" w:rsidRDefault="00675A19" w:rsidP="00A91670">
            <w:pPr>
              <w:pStyle w:val="TAL"/>
            </w:pPr>
            <w:r w:rsidRPr="00D37832">
              <w:t>Mapped EPS bearer contexts</w:t>
            </w:r>
          </w:p>
        </w:tc>
        <w:tc>
          <w:tcPr>
            <w:tcW w:w="2267" w:type="dxa"/>
          </w:tcPr>
          <w:p w14:paraId="76B2F5FB" w14:textId="77777777" w:rsidR="00675A19" w:rsidRPr="00D37832" w:rsidRDefault="00675A19" w:rsidP="00A91670">
            <w:pPr>
              <w:pStyle w:val="TAL"/>
            </w:pPr>
            <w:r w:rsidRPr="00D37832">
              <w:t>Not Present</w:t>
            </w:r>
          </w:p>
        </w:tc>
        <w:tc>
          <w:tcPr>
            <w:tcW w:w="1700" w:type="dxa"/>
          </w:tcPr>
          <w:p w14:paraId="4A939D09" w14:textId="77777777" w:rsidR="00675A19" w:rsidRPr="00D37832" w:rsidRDefault="00675A19" w:rsidP="00A91670">
            <w:pPr>
              <w:pStyle w:val="TAL"/>
            </w:pPr>
          </w:p>
        </w:tc>
        <w:tc>
          <w:tcPr>
            <w:tcW w:w="1245" w:type="dxa"/>
          </w:tcPr>
          <w:p w14:paraId="1BFC500B" w14:textId="77777777" w:rsidR="00675A19" w:rsidRPr="00D37832" w:rsidRDefault="00675A19" w:rsidP="00A91670">
            <w:pPr>
              <w:pStyle w:val="TAL"/>
            </w:pPr>
          </w:p>
        </w:tc>
      </w:tr>
      <w:tr w:rsidR="00675A19" w:rsidRPr="00D37832" w14:paraId="481F1C47" w14:textId="77777777" w:rsidTr="00A91670">
        <w:tblPrEx>
          <w:tblCellMar>
            <w:left w:w="108" w:type="dxa"/>
            <w:right w:w="108" w:type="dxa"/>
          </w:tblCellMar>
        </w:tblPrEx>
        <w:tc>
          <w:tcPr>
            <w:tcW w:w="4535" w:type="dxa"/>
            <w:gridSpan w:val="2"/>
          </w:tcPr>
          <w:p w14:paraId="014E71C7" w14:textId="77777777" w:rsidR="00675A19" w:rsidRPr="00D37832" w:rsidRDefault="00675A19" w:rsidP="00A91670">
            <w:pPr>
              <w:pStyle w:val="TAL"/>
            </w:pPr>
            <w:r w:rsidRPr="00D37832">
              <w:t>Authorized QoS flow descriptions</w:t>
            </w:r>
          </w:p>
        </w:tc>
        <w:tc>
          <w:tcPr>
            <w:tcW w:w="2267" w:type="dxa"/>
          </w:tcPr>
          <w:p w14:paraId="396F9E15" w14:textId="77777777" w:rsidR="00675A19" w:rsidRPr="00D37832" w:rsidRDefault="00675A19" w:rsidP="00A91670">
            <w:pPr>
              <w:pStyle w:val="TAL"/>
            </w:pPr>
            <w:r w:rsidRPr="00D37832">
              <w:t>Not Present</w:t>
            </w:r>
          </w:p>
        </w:tc>
        <w:tc>
          <w:tcPr>
            <w:tcW w:w="1700" w:type="dxa"/>
          </w:tcPr>
          <w:p w14:paraId="0A106DB7" w14:textId="77777777" w:rsidR="00675A19" w:rsidRPr="00D37832" w:rsidRDefault="00675A19" w:rsidP="00A91670">
            <w:pPr>
              <w:pStyle w:val="TAL"/>
            </w:pPr>
          </w:p>
        </w:tc>
        <w:tc>
          <w:tcPr>
            <w:tcW w:w="1245" w:type="dxa"/>
          </w:tcPr>
          <w:p w14:paraId="334DBB81" w14:textId="77777777" w:rsidR="00675A19" w:rsidRPr="00D37832" w:rsidRDefault="00675A19" w:rsidP="00A91670">
            <w:pPr>
              <w:pStyle w:val="TAL"/>
            </w:pPr>
          </w:p>
        </w:tc>
      </w:tr>
      <w:tr w:rsidR="00675A19" w:rsidRPr="00D37832" w14:paraId="5D4B6113" w14:textId="77777777" w:rsidTr="00A91670">
        <w:tblPrEx>
          <w:tblCellMar>
            <w:left w:w="108" w:type="dxa"/>
            <w:right w:w="108" w:type="dxa"/>
          </w:tblCellMar>
        </w:tblPrEx>
        <w:tc>
          <w:tcPr>
            <w:tcW w:w="4535" w:type="dxa"/>
            <w:gridSpan w:val="2"/>
          </w:tcPr>
          <w:p w14:paraId="6C8CB684" w14:textId="77777777" w:rsidR="00675A19" w:rsidRPr="00D37832" w:rsidRDefault="00675A19" w:rsidP="00A91670">
            <w:pPr>
              <w:pStyle w:val="TAL"/>
            </w:pPr>
            <w:r w:rsidRPr="00D37832">
              <w:t>Extended protocol configuration options</w:t>
            </w:r>
          </w:p>
        </w:tc>
        <w:tc>
          <w:tcPr>
            <w:tcW w:w="2267" w:type="dxa"/>
          </w:tcPr>
          <w:p w14:paraId="6D42E747" w14:textId="77777777" w:rsidR="00675A19" w:rsidRPr="00D37832" w:rsidRDefault="00675A19" w:rsidP="00A91670">
            <w:pPr>
              <w:pStyle w:val="TAL"/>
            </w:pPr>
            <w:r w:rsidRPr="00D37832">
              <w:t>Not Present</w:t>
            </w:r>
          </w:p>
        </w:tc>
        <w:tc>
          <w:tcPr>
            <w:tcW w:w="1700" w:type="dxa"/>
          </w:tcPr>
          <w:p w14:paraId="3AAF7C6A" w14:textId="77777777" w:rsidR="00675A19" w:rsidRPr="00D37832" w:rsidRDefault="00675A19" w:rsidP="00A91670">
            <w:pPr>
              <w:pStyle w:val="TAL"/>
            </w:pPr>
          </w:p>
        </w:tc>
        <w:tc>
          <w:tcPr>
            <w:tcW w:w="1245" w:type="dxa"/>
          </w:tcPr>
          <w:p w14:paraId="7944BE74" w14:textId="77777777" w:rsidR="00675A19" w:rsidRPr="00D37832" w:rsidRDefault="00675A19" w:rsidP="00A91670">
            <w:pPr>
              <w:pStyle w:val="TAL"/>
            </w:pPr>
          </w:p>
        </w:tc>
      </w:tr>
      <w:tr w:rsidR="00675A19" w:rsidRPr="00D37832" w14:paraId="7F1E8348"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D7F656" w14:textId="77777777" w:rsidR="00675A19" w:rsidRPr="00D37832" w:rsidRDefault="00675A19" w:rsidP="00A91670">
            <w:pPr>
              <w:pStyle w:val="TAL"/>
            </w:pPr>
            <w:r w:rsidRPr="00D37832">
              <w:t>ATSSS container</w:t>
            </w:r>
          </w:p>
        </w:tc>
        <w:tc>
          <w:tcPr>
            <w:tcW w:w="2267" w:type="dxa"/>
            <w:tcBorders>
              <w:top w:val="single" w:sz="4" w:space="0" w:color="auto"/>
              <w:left w:val="single" w:sz="4" w:space="0" w:color="auto"/>
              <w:bottom w:val="single" w:sz="4" w:space="0" w:color="auto"/>
              <w:right w:val="single" w:sz="4" w:space="0" w:color="auto"/>
            </w:tcBorders>
          </w:tcPr>
          <w:p w14:paraId="0B121251"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F55756E"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1C86EC28" w14:textId="77777777" w:rsidR="00675A19" w:rsidRPr="00D37832" w:rsidRDefault="00675A19" w:rsidP="00A91670">
            <w:pPr>
              <w:pStyle w:val="TAL"/>
            </w:pPr>
          </w:p>
        </w:tc>
      </w:tr>
      <w:tr w:rsidR="00675A19" w:rsidRPr="00D37832" w14:paraId="04B81EB2"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9F6FAB" w14:textId="77777777" w:rsidR="00675A19" w:rsidRPr="00D37832" w:rsidRDefault="00675A19" w:rsidP="00A91670">
            <w:pPr>
              <w:pStyle w:val="TAL"/>
            </w:pPr>
            <w:r w:rsidRPr="00D37832">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0F8BDF8C"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40BAAF8"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4EAAACE8" w14:textId="77777777" w:rsidR="00675A19" w:rsidRPr="00D37832" w:rsidRDefault="00675A19" w:rsidP="00A91670">
            <w:pPr>
              <w:pStyle w:val="TAL"/>
            </w:pPr>
          </w:p>
        </w:tc>
      </w:tr>
      <w:tr w:rsidR="00675A19" w:rsidRPr="00D37832" w14:paraId="4F6AD8FF"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7E410C" w14:textId="77777777" w:rsidR="00675A19" w:rsidRPr="00D37832" w:rsidRDefault="00675A19" w:rsidP="00A91670">
            <w:pPr>
              <w:pStyle w:val="TAL"/>
            </w:pPr>
            <w:r w:rsidRPr="00D37832">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54922D8B"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6EA1294"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5CD76C84" w14:textId="77777777" w:rsidR="00675A19" w:rsidRPr="00D37832" w:rsidRDefault="00675A19" w:rsidP="00A91670">
            <w:pPr>
              <w:pStyle w:val="TAL"/>
            </w:pPr>
          </w:p>
        </w:tc>
      </w:tr>
      <w:tr w:rsidR="00675A19" w:rsidRPr="00D37832" w14:paraId="0F95A3EE"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138EB2" w14:textId="77777777" w:rsidR="00675A19" w:rsidRPr="00D37832" w:rsidRDefault="00675A19" w:rsidP="00A91670">
            <w:pPr>
              <w:pStyle w:val="TAL"/>
            </w:pPr>
            <w:r w:rsidRPr="00D37832">
              <w:t>Serving PLMN rate control</w:t>
            </w:r>
          </w:p>
        </w:tc>
        <w:tc>
          <w:tcPr>
            <w:tcW w:w="2267" w:type="dxa"/>
            <w:tcBorders>
              <w:top w:val="single" w:sz="4" w:space="0" w:color="auto"/>
              <w:left w:val="single" w:sz="4" w:space="0" w:color="auto"/>
              <w:bottom w:val="single" w:sz="4" w:space="0" w:color="auto"/>
              <w:right w:val="single" w:sz="4" w:space="0" w:color="auto"/>
            </w:tcBorders>
          </w:tcPr>
          <w:p w14:paraId="76561741"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FC71B96"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747A36CF" w14:textId="77777777" w:rsidR="00675A19" w:rsidRPr="00D37832" w:rsidRDefault="00675A19" w:rsidP="00A91670">
            <w:pPr>
              <w:pStyle w:val="TAL"/>
            </w:pPr>
          </w:p>
        </w:tc>
      </w:tr>
      <w:tr w:rsidR="00675A19" w:rsidRPr="00D37832" w14:paraId="4A831619"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BE9755" w14:textId="77777777" w:rsidR="00675A19" w:rsidRPr="00D37832" w:rsidRDefault="00675A19" w:rsidP="00A91670">
            <w:pPr>
              <w:pStyle w:val="TAL"/>
            </w:pPr>
            <w:r w:rsidRPr="00D37832">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7CC088B8"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149E9F7"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0BA16A99" w14:textId="77777777" w:rsidR="00675A19" w:rsidRPr="00D37832" w:rsidRDefault="00675A19" w:rsidP="00A91670">
            <w:pPr>
              <w:pStyle w:val="TAL"/>
            </w:pPr>
          </w:p>
        </w:tc>
      </w:tr>
      <w:tr w:rsidR="00675A19" w:rsidRPr="00D37832" w14:paraId="17B08252"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F38A00" w14:textId="77777777" w:rsidR="00675A19" w:rsidRPr="00D37832" w:rsidRDefault="00675A19" w:rsidP="00A91670">
            <w:pPr>
              <w:pStyle w:val="TAL"/>
            </w:pPr>
            <w:r w:rsidRPr="00D37832">
              <w:t>Received MBS container</w:t>
            </w:r>
          </w:p>
        </w:tc>
        <w:tc>
          <w:tcPr>
            <w:tcW w:w="2267" w:type="dxa"/>
            <w:tcBorders>
              <w:top w:val="single" w:sz="4" w:space="0" w:color="auto"/>
              <w:left w:val="single" w:sz="4" w:space="0" w:color="auto"/>
              <w:bottom w:val="single" w:sz="4" w:space="0" w:color="auto"/>
              <w:right w:val="single" w:sz="4" w:space="0" w:color="auto"/>
            </w:tcBorders>
          </w:tcPr>
          <w:p w14:paraId="1701D3C1"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C255DF8"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0092B82F" w14:textId="77777777" w:rsidR="00675A19" w:rsidRPr="00D37832" w:rsidRDefault="00675A19" w:rsidP="00A91670">
            <w:pPr>
              <w:pStyle w:val="TAL"/>
            </w:pPr>
          </w:p>
        </w:tc>
      </w:tr>
      <w:tr w:rsidR="00675A19" w:rsidRPr="00D37832" w14:paraId="30C79CF2"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8453D0" w14:textId="77777777" w:rsidR="00675A19" w:rsidRPr="00D37832" w:rsidRDefault="00675A19" w:rsidP="00A91670">
            <w:pPr>
              <w:pStyle w:val="TAL"/>
            </w:pPr>
            <w:r w:rsidRPr="00D37832">
              <w:t>Service-level-AA container</w:t>
            </w:r>
          </w:p>
        </w:tc>
        <w:tc>
          <w:tcPr>
            <w:tcW w:w="2267" w:type="dxa"/>
            <w:tcBorders>
              <w:top w:val="single" w:sz="4" w:space="0" w:color="auto"/>
              <w:left w:val="single" w:sz="4" w:space="0" w:color="auto"/>
              <w:bottom w:val="single" w:sz="4" w:space="0" w:color="auto"/>
              <w:right w:val="single" w:sz="4" w:space="0" w:color="auto"/>
            </w:tcBorders>
          </w:tcPr>
          <w:p w14:paraId="1490379B" w14:textId="77777777" w:rsidR="00675A19" w:rsidRPr="00D37832" w:rsidRDefault="00675A19"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BB1F9CA" w14:textId="77777777" w:rsidR="00675A19" w:rsidRPr="00D37832" w:rsidRDefault="00675A19"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75C8BB55" w14:textId="77777777" w:rsidR="00675A19" w:rsidRPr="00D37832" w:rsidRDefault="00675A19" w:rsidP="00A91670">
            <w:pPr>
              <w:pStyle w:val="TAL"/>
            </w:pPr>
          </w:p>
        </w:tc>
      </w:tr>
      <w:tr w:rsidR="009601E3" w:rsidRPr="00D37832" w14:paraId="13B4E678" w14:textId="77777777" w:rsidTr="00A91670">
        <w:tblPrEx>
          <w:tblCellMar>
            <w:left w:w="108" w:type="dxa"/>
            <w:right w:w="108" w:type="dxa"/>
          </w:tblCellMar>
        </w:tblPrEx>
        <w:trPr>
          <w:gridAfter w:val="1"/>
          <w:wAfter w:w="1245" w:type="dxa"/>
          <w:ins w:id="24" w:author="Ericsson User" w:date="2024-02-16T13:24:00Z"/>
        </w:trPr>
        <w:tc>
          <w:tcPr>
            <w:tcW w:w="4535" w:type="dxa"/>
            <w:tcBorders>
              <w:top w:val="single" w:sz="4" w:space="0" w:color="auto"/>
              <w:left w:val="single" w:sz="4" w:space="0" w:color="auto"/>
              <w:bottom w:val="single" w:sz="4" w:space="0" w:color="auto"/>
              <w:right w:val="single" w:sz="4" w:space="0" w:color="auto"/>
            </w:tcBorders>
          </w:tcPr>
          <w:p w14:paraId="20D878EE" w14:textId="5BA80E42" w:rsidR="009601E3" w:rsidRPr="00D37832" w:rsidRDefault="009601E3" w:rsidP="009601E3">
            <w:pPr>
              <w:pStyle w:val="TAL"/>
              <w:rPr>
                <w:ins w:id="25" w:author="Ericsson User" w:date="2024-02-16T13:24:00Z"/>
              </w:rPr>
            </w:pPr>
            <w:ins w:id="26" w:author="Ericsson User" w:date="2024-02-16T13:24:00Z">
              <w:r w:rsidRPr="00E61D33">
                <w:t>Alternative S-NSSAI</w:t>
              </w:r>
            </w:ins>
          </w:p>
        </w:tc>
        <w:tc>
          <w:tcPr>
            <w:tcW w:w="2267" w:type="dxa"/>
            <w:tcBorders>
              <w:top w:val="single" w:sz="4" w:space="0" w:color="auto"/>
              <w:left w:val="single" w:sz="4" w:space="0" w:color="auto"/>
              <w:bottom w:val="single" w:sz="4" w:space="0" w:color="auto"/>
              <w:right w:val="single" w:sz="4" w:space="0" w:color="auto"/>
            </w:tcBorders>
          </w:tcPr>
          <w:p w14:paraId="2BA3FACF" w14:textId="04B74429" w:rsidR="009601E3" w:rsidRPr="00D37832" w:rsidRDefault="009601E3" w:rsidP="009601E3">
            <w:pPr>
              <w:pStyle w:val="TAL"/>
              <w:rPr>
                <w:ins w:id="27" w:author="Ericsson User" w:date="2024-02-16T13:24:00Z"/>
              </w:rPr>
            </w:pPr>
            <w:ins w:id="28" w:author="Ericsson User" w:date="2024-02-16T13:24: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14:paraId="4CD9A174" w14:textId="77777777" w:rsidR="009601E3" w:rsidRPr="00D37832" w:rsidRDefault="009601E3" w:rsidP="009601E3">
            <w:pPr>
              <w:pStyle w:val="TAL"/>
              <w:rPr>
                <w:ins w:id="29" w:author="Ericsson User" w:date="2024-02-16T13:24:00Z"/>
              </w:rPr>
            </w:pPr>
          </w:p>
        </w:tc>
        <w:tc>
          <w:tcPr>
            <w:tcW w:w="1245" w:type="dxa"/>
            <w:tcBorders>
              <w:top w:val="single" w:sz="4" w:space="0" w:color="auto"/>
              <w:left w:val="single" w:sz="4" w:space="0" w:color="auto"/>
              <w:bottom w:val="single" w:sz="4" w:space="0" w:color="auto"/>
              <w:right w:val="single" w:sz="4" w:space="0" w:color="auto"/>
            </w:tcBorders>
          </w:tcPr>
          <w:p w14:paraId="5413B934" w14:textId="77777777" w:rsidR="009601E3" w:rsidRPr="00D37832" w:rsidRDefault="009601E3" w:rsidP="009601E3">
            <w:pPr>
              <w:pStyle w:val="TAL"/>
              <w:rPr>
                <w:ins w:id="30" w:author="Ericsson User" w:date="2024-02-16T13:24:00Z"/>
              </w:rPr>
            </w:pPr>
          </w:p>
        </w:tc>
      </w:tr>
      <w:tr w:rsidR="009601E3" w:rsidRPr="00D37832" w14:paraId="788FE108" w14:textId="77777777" w:rsidTr="00A91670">
        <w:tblPrEx>
          <w:tblCellMar>
            <w:left w:w="108" w:type="dxa"/>
            <w:right w:w="108" w:type="dxa"/>
          </w:tblCellMar>
        </w:tblPrEx>
        <w:trPr>
          <w:gridAfter w:val="1"/>
          <w:wAfter w:w="1245" w:type="dxa"/>
          <w:ins w:id="31" w:author="Ericsson User" w:date="2024-02-16T13:24:00Z"/>
        </w:trPr>
        <w:tc>
          <w:tcPr>
            <w:tcW w:w="4535" w:type="dxa"/>
            <w:tcBorders>
              <w:top w:val="single" w:sz="4" w:space="0" w:color="auto"/>
              <w:left w:val="single" w:sz="4" w:space="0" w:color="auto"/>
              <w:bottom w:val="single" w:sz="4" w:space="0" w:color="auto"/>
              <w:right w:val="single" w:sz="4" w:space="0" w:color="auto"/>
            </w:tcBorders>
          </w:tcPr>
          <w:p w14:paraId="78FE23FA" w14:textId="5937DE4E" w:rsidR="009601E3" w:rsidRPr="00D37832" w:rsidRDefault="009601E3" w:rsidP="009601E3">
            <w:pPr>
              <w:pStyle w:val="TAL"/>
              <w:rPr>
                <w:ins w:id="32" w:author="Ericsson User" w:date="2024-02-16T13:24:00Z"/>
              </w:rPr>
            </w:pPr>
            <w:ins w:id="33" w:author="Ericsson User" w:date="2024-02-16T13:24:00Z">
              <w:r w:rsidRPr="00E61D33">
                <w:t>N3QAI</w:t>
              </w:r>
            </w:ins>
          </w:p>
        </w:tc>
        <w:tc>
          <w:tcPr>
            <w:tcW w:w="2267" w:type="dxa"/>
            <w:tcBorders>
              <w:top w:val="single" w:sz="4" w:space="0" w:color="auto"/>
              <w:left w:val="single" w:sz="4" w:space="0" w:color="auto"/>
              <w:bottom w:val="single" w:sz="4" w:space="0" w:color="auto"/>
              <w:right w:val="single" w:sz="4" w:space="0" w:color="auto"/>
            </w:tcBorders>
          </w:tcPr>
          <w:p w14:paraId="48B7161F" w14:textId="05BE9537" w:rsidR="009601E3" w:rsidRPr="00D37832" w:rsidRDefault="009601E3" w:rsidP="009601E3">
            <w:pPr>
              <w:pStyle w:val="TAL"/>
              <w:rPr>
                <w:ins w:id="34" w:author="Ericsson User" w:date="2024-02-16T13:24:00Z"/>
              </w:rPr>
            </w:pPr>
            <w:ins w:id="35" w:author="Ericsson User" w:date="2024-02-16T13:24: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14:paraId="32D8771C" w14:textId="77777777" w:rsidR="009601E3" w:rsidRPr="00D37832" w:rsidRDefault="009601E3" w:rsidP="009601E3">
            <w:pPr>
              <w:pStyle w:val="TAL"/>
              <w:rPr>
                <w:ins w:id="36" w:author="Ericsson User" w:date="2024-02-16T13:24:00Z"/>
              </w:rPr>
            </w:pPr>
          </w:p>
        </w:tc>
        <w:tc>
          <w:tcPr>
            <w:tcW w:w="1245" w:type="dxa"/>
            <w:tcBorders>
              <w:top w:val="single" w:sz="4" w:space="0" w:color="auto"/>
              <w:left w:val="single" w:sz="4" w:space="0" w:color="auto"/>
              <w:bottom w:val="single" w:sz="4" w:space="0" w:color="auto"/>
              <w:right w:val="single" w:sz="4" w:space="0" w:color="auto"/>
            </w:tcBorders>
          </w:tcPr>
          <w:p w14:paraId="355E2A77" w14:textId="77777777" w:rsidR="009601E3" w:rsidRPr="00D37832" w:rsidRDefault="009601E3" w:rsidP="009601E3">
            <w:pPr>
              <w:pStyle w:val="TAL"/>
              <w:rPr>
                <w:ins w:id="37" w:author="Ericsson User" w:date="2024-02-16T13:24:00Z"/>
              </w:rPr>
            </w:pPr>
          </w:p>
        </w:tc>
      </w:tr>
    </w:tbl>
    <w:p w14:paraId="74DCCD7F" w14:textId="77777777" w:rsidR="00675A19" w:rsidRPr="00D37832" w:rsidRDefault="00675A19" w:rsidP="00675A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75A19" w:rsidRPr="00D37832" w14:paraId="17169E83" w14:textId="77777777" w:rsidTr="00A91670">
        <w:tc>
          <w:tcPr>
            <w:tcW w:w="3936" w:type="dxa"/>
          </w:tcPr>
          <w:p w14:paraId="55C47C51" w14:textId="77777777" w:rsidR="00675A19" w:rsidRPr="00D37832" w:rsidRDefault="00675A19" w:rsidP="00A91670">
            <w:pPr>
              <w:pStyle w:val="TAH"/>
            </w:pPr>
            <w:r w:rsidRPr="00D37832">
              <w:lastRenderedPageBreak/>
              <w:t>Condition</w:t>
            </w:r>
          </w:p>
        </w:tc>
        <w:tc>
          <w:tcPr>
            <w:tcW w:w="5811" w:type="dxa"/>
          </w:tcPr>
          <w:p w14:paraId="6DE220F1" w14:textId="77777777" w:rsidR="00675A19" w:rsidRPr="00D37832" w:rsidRDefault="00675A19" w:rsidP="00A91670">
            <w:pPr>
              <w:pStyle w:val="TAH"/>
            </w:pPr>
            <w:r w:rsidRPr="00D37832">
              <w:t>Explanation</w:t>
            </w:r>
          </w:p>
        </w:tc>
      </w:tr>
      <w:tr w:rsidR="00675A19" w:rsidRPr="00D37832" w14:paraId="7D2EE798" w14:textId="77777777" w:rsidTr="00A91670">
        <w:tc>
          <w:tcPr>
            <w:tcW w:w="3936" w:type="dxa"/>
          </w:tcPr>
          <w:p w14:paraId="59CBBCDD" w14:textId="77777777" w:rsidR="00675A19" w:rsidRPr="00D37832" w:rsidRDefault="00675A19" w:rsidP="00A91670">
            <w:pPr>
              <w:pStyle w:val="TAL"/>
            </w:pPr>
            <w:r w:rsidRPr="00D37832">
              <w:t>Always_On_Requested</w:t>
            </w:r>
          </w:p>
        </w:tc>
        <w:tc>
          <w:tcPr>
            <w:tcW w:w="5811" w:type="dxa"/>
          </w:tcPr>
          <w:p w14:paraId="781949BE" w14:textId="77777777" w:rsidR="00675A19" w:rsidRPr="00D37832" w:rsidRDefault="00675A19" w:rsidP="00A91670">
            <w:pPr>
              <w:pStyle w:val="TAL"/>
            </w:pPr>
            <w:r w:rsidRPr="00D37832">
              <w:t xml:space="preserve">If </w:t>
            </w:r>
            <w:r w:rsidRPr="00D37832">
              <w:rPr>
                <w:iCs/>
              </w:rPr>
              <w:t xml:space="preserve">the last PDU SESSION MODIFICATION REQUEST message included the </w:t>
            </w:r>
            <w:r w:rsidRPr="00D37832">
              <w:t>Always-on PDU session requested IE</w:t>
            </w:r>
          </w:p>
        </w:tc>
      </w:tr>
      <w:tr w:rsidR="00675A19" w:rsidRPr="00D37832" w14:paraId="4AC62F42" w14:textId="77777777" w:rsidTr="00A91670">
        <w:tc>
          <w:tcPr>
            <w:tcW w:w="3936" w:type="dxa"/>
          </w:tcPr>
          <w:p w14:paraId="0B77AFE1" w14:textId="77777777" w:rsidR="00675A19" w:rsidRPr="00D37832" w:rsidRDefault="00675A19" w:rsidP="00A91670">
            <w:pPr>
              <w:pStyle w:val="TAL"/>
            </w:pPr>
            <w:r w:rsidRPr="00D37832">
              <w:t>UE_Initiated_Modification</w:t>
            </w:r>
          </w:p>
        </w:tc>
        <w:tc>
          <w:tcPr>
            <w:tcW w:w="5811" w:type="dxa"/>
          </w:tcPr>
          <w:p w14:paraId="09A2EF62" w14:textId="77777777" w:rsidR="00675A19" w:rsidRPr="00D37832" w:rsidRDefault="00675A19" w:rsidP="00A91670">
            <w:pPr>
              <w:pStyle w:val="TAL"/>
            </w:pPr>
            <w:r w:rsidRPr="00D37832">
              <w:t xml:space="preserve">If this message was triggered by a </w:t>
            </w:r>
            <w:r w:rsidRPr="00D37832">
              <w:rPr>
                <w:iCs/>
              </w:rPr>
              <w:t>PDU SESSION MODIFICATION REQUEST message sent by the UE</w:t>
            </w:r>
          </w:p>
        </w:tc>
      </w:tr>
    </w:tbl>
    <w:p w14:paraId="300FDAB5" w14:textId="77777777" w:rsidR="00675A19" w:rsidRPr="00D37832" w:rsidRDefault="00675A19" w:rsidP="00675A19"/>
    <w:p w14:paraId="1B547963" w14:textId="77777777" w:rsidR="00C74AB6" w:rsidRPr="008C3AE4" w:rsidRDefault="00C74AB6" w:rsidP="00C74AB6">
      <w:pPr>
        <w:pStyle w:val="Heading5"/>
        <w:rPr>
          <w:b/>
          <w:color w:val="FF0000"/>
          <w:sz w:val="36"/>
          <w:szCs w:val="32"/>
        </w:rPr>
      </w:pPr>
      <w:r w:rsidRPr="008C3AE4">
        <w:rPr>
          <w:b/>
          <w:color w:val="FF0000"/>
          <w:sz w:val="36"/>
          <w:szCs w:val="32"/>
        </w:rPr>
        <w:t>&lt;&lt;&lt;&lt; TEXT SKIPPED &gt;&gt;&gt;&gt;</w:t>
      </w:r>
    </w:p>
    <w:p w14:paraId="3F59333C" w14:textId="77777777" w:rsidR="00661E6C" w:rsidRPr="00D37832" w:rsidRDefault="00661E6C" w:rsidP="00661E6C">
      <w:pPr>
        <w:pStyle w:val="Heading4"/>
      </w:pPr>
      <w:bookmarkStart w:id="38" w:name="_Toc21354102"/>
      <w:bookmarkStart w:id="39" w:name="_Toc27749721"/>
      <w:r w:rsidRPr="00D37832">
        <w:rPr>
          <w:i/>
        </w:rPr>
        <w:t>–</w:t>
      </w:r>
      <w:r w:rsidRPr="00D37832">
        <w:rPr>
          <w:i/>
        </w:rPr>
        <w:tab/>
        <w:t>PDU session release command</w:t>
      </w:r>
      <w:bookmarkEnd w:id="38"/>
      <w:bookmarkEnd w:id="39"/>
    </w:p>
    <w:p w14:paraId="5C0F545F" w14:textId="77777777" w:rsidR="00661E6C" w:rsidRPr="00D37832" w:rsidRDefault="00661E6C" w:rsidP="00661E6C">
      <w:pPr>
        <w:pStyle w:val="TH"/>
        <w:rPr>
          <w:iCs/>
        </w:rPr>
      </w:pPr>
      <w:bookmarkStart w:id="40" w:name="_CRTable4_7_214"/>
      <w:r w:rsidRPr="00D37832">
        <w:t xml:space="preserve">Table </w:t>
      </w:r>
      <w:bookmarkEnd w:id="40"/>
      <w:r w:rsidRPr="00D37832">
        <w:t xml:space="preserve">4.7.2-14: </w:t>
      </w:r>
      <w:r w:rsidRPr="00D37832">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661E6C" w:rsidRPr="00D37832" w14:paraId="3DB286D5"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324969A" w14:textId="77777777" w:rsidR="00661E6C" w:rsidRPr="00D37832" w:rsidRDefault="00661E6C" w:rsidP="00A91670">
            <w:pPr>
              <w:pStyle w:val="TAL"/>
            </w:pPr>
            <w:r w:rsidRPr="00D37832">
              <w:t>Derivation Path: 24.501 clause 8.3.14</w:t>
            </w:r>
          </w:p>
        </w:tc>
      </w:tr>
      <w:tr w:rsidR="00661E6C" w:rsidRPr="00D37832" w14:paraId="6683B34F" w14:textId="77777777" w:rsidTr="00A91670">
        <w:tblPrEx>
          <w:tblCellMar>
            <w:left w:w="108" w:type="dxa"/>
            <w:right w:w="108" w:type="dxa"/>
          </w:tblCellMar>
        </w:tblPrEx>
        <w:tc>
          <w:tcPr>
            <w:tcW w:w="4535" w:type="dxa"/>
            <w:gridSpan w:val="2"/>
          </w:tcPr>
          <w:p w14:paraId="04EB8102" w14:textId="77777777" w:rsidR="00661E6C" w:rsidRPr="00D37832" w:rsidRDefault="00661E6C" w:rsidP="00A91670">
            <w:pPr>
              <w:pStyle w:val="TAH"/>
            </w:pPr>
            <w:r w:rsidRPr="00D37832">
              <w:t>Information Element</w:t>
            </w:r>
          </w:p>
        </w:tc>
        <w:tc>
          <w:tcPr>
            <w:tcW w:w="2267" w:type="dxa"/>
          </w:tcPr>
          <w:p w14:paraId="59C0E538" w14:textId="77777777" w:rsidR="00661E6C" w:rsidRPr="00D37832" w:rsidRDefault="00661E6C" w:rsidP="00A91670">
            <w:pPr>
              <w:pStyle w:val="TAH"/>
            </w:pPr>
            <w:r w:rsidRPr="00D37832">
              <w:t>Value/remark</w:t>
            </w:r>
          </w:p>
        </w:tc>
        <w:tc>
          <w:tcPr>
            <w:tcW w:w="1700" w:type="dxa"/>
          </w:tcPr>
          <w:p w14:paraId="582677B9" w14:textId="77777777" w:rsidR="00661E6C" w:rsidRPr="00D37832" w:rsidRDefault="00661E6C" w:rsidP="00A91670">
            <w:pPr>
              <w:pStyle w:val="TAH"/>
            </w:pPr>
            <w:r w:rsidRPr="00D37832">
              <w:t>Comment</w:t>
            </w:r>
          </w:p>
        </w:tc>
        <w:tc>
          <w:tcPr>
            <w:tcW w:w="1245" w:type="dxa"/>
          </w:tcPr>
          <w:p w14:paraId="56CBE100" w14:textId="77777777" w:rsidR="00661E6C" w:rsidRPr="00D37832" w:rsidRDefault="00661E6C" w:rsidP="00A91670">
            <w:pPr>
              <w:pStyle w:val="TAH"/>
            </w:pPr>
            <w:r w:rsidRPr="00D37832">
              <w:t>Condition</w:t>
            </w:r>
          </w:p>
        </w:tc>
      </w:tr>
      <w:tr w:rsidR="00661E6C" w:rsidRPr="00D37832" w14:paraId="7CE1CE91" w14:textId="77777777" w:rsidTr="00A91670">
        <w:tblPrEx>
          <w:tblCellMar>
            <w:left w:w="108" w:type="dxa"/>
            <w:right w:w="108" w:type="dxa"/>
          </w:tblCellMar>
        </w:tblPrEx>
        <w:tc>
          <w:tcPr>
            <w:tcW w:w="4535" w:type="dxa"/>
            <w:gridSpan w:val="2"/>
          </w:tcPr>
          <w:p w14:paraId="6582D6A2" w14:textId="77777777" w:rsidR="00661E6C" w:rsidRPr="00D37832" w:rsidRDefault="00661E6C" w:rsidP="00A91670">
            <w:pPr>
              <w:pStyle w:val="TAL"/>
            </w:pPr>
            <w:r w:rsidRPr="00D37832">
              <w:t>Extended protocol discriminator</w:t>
            </w:r>
          </w:p>
        </w:tc>
        <w:tc>
          <w:tcPr>
            <w:tcW w:w="2267" w:type="dxa"/>
          </w:tcPr>
          <w:p w14:paraId="6770E522" w14:textId="77777777" w:rsidR="00661E6C" w:rsidRPr="00D37832" w:rsidRDefault="00661E6C" w:rsidP="00A91670">
            <w:pPr>
              <w:pStyle w:val="TAL"/>
            </w:pPr>
            <w:r w:rsidRPr="00D37832">
              <w:t>‘0010 1110’B</w:t>
            </w:r>
          </w:p>
        </w:tc>
        <w:tc>
          <w:tcPr>
            <w:tcW w:w="1700" w:type="dxa"/>
          </w:tcPr>
          <w:p w14:paraId="711332D9" w14:textId="77777777" w:rsidR="00661E6C" w:rsidRPr="00D37832" w:rsidRDefault="00661E6C" w:rsidP="00A91670">
            <w:pPr>
              <w:pStyle w:val="TAL"/>
            </w:pPr>
            <w:r w:rsidRPr="00D37832">
              <w:t>5GS session management messages</w:t>
            </w:r>
          </w:p>
        </w:tc>
        <w:tc>
          <w:tcPr>
            <w:tcW w:w="1245" w:type="dxa"/>
          </w:tcPr>
          <w:p w14:paraId="0892A572" w14:textId="77777777" w:rsidR="00661E6C" w:rsidRPr="00D37832" w:rsidRDefault="00661E6C" w:rsidP="00A91670">
            <w:pPr>
              <w:pStyle w:val="TAL"/>
            </w:pPr>
          </w:p>
        </w:tc>
      </w:tr>
      <w:tr w:rsidR="00661E6C" w:rsidRPr="00D37832" w14:paraId="7EEFA98E" w14:textId="77777777" w:rsidTr="00A91670">
        <w:tblPrEx>
          <w:tblCellMar>
            <w:left w:w="108" w:type="dxa"/>
            <w:right w:w="108" w:type="dxa"/>
          </w:tblCellMar>
        </w:tblPrEx>
        <w:tc>
          <w:tcPr>
            <w:tcW w:w="4535" w:type="dxa"/>
            <w:gridSpan w:val="2"/>
          </w:tcPr>
          <w:p w14:paraId="7DBE8DCD" w14:textId="77777777" w:rsidR="00661E6C" w:rsidRPr="00D37832" w:rsidRDefault="00661E6C" w:rsidP="00A91670">
            <w:pPr>
              <w:pStyle w:val="TAL"/>
            </w:pPr>
            <w:r w:rsidRPr="00D37832">
              <w:t>PDU session ID</w:t>
            </w:r>
          </w:p>
        </w:tc>
        <w:tc>
          <w:tcPr>
            <w:tcW w:w="2267" w:type="dxa"/>
          </w:tcPr>
          <w:p w14:paraId="1252FEDE" w14:textId="77777777" w:rsidR="00661E6C" w:rsidRPr="00D37832" w:rsidRDefault="00661E6C" w:rsidP="00A91670">
            <w:pPr>
              <w:pStyle w:val="TAL"/>
            </w:pPr>
            <w:r w:rsidRPr="00D37832">
              <w:rPr>
                <w:rFonts w:eastAsia="MS PGothic"/>
              </w:rPr>
              <w:t>Set according to specific message content.</w:t>
            </w:r>
          </w:p>
        </w:tc>
        <w:tc>
          <w:tcPr>
            <w:tcW w:w="1700" w:type="dxa"/>
          </w:tcPr>
          <w:p w14:paraId="150834D6" w14:textId="77777777" w:rsidR="00661E6C" w:rsidRPr="00D37832" w:rsidRDefault="00661E6C" w:rsidP="00A91670">
            <w:pPr>
              <w:pStyle w:val="TAL"/>
              <w:rPr>
                <w:rFonts w:eastAsia="MS PGothic"/>
              </w:rPr>
            </w:pPr>
          </w:p>
        </w:tc>
        <w:tc>
          <w:tcPr>
            <w:tcW w:w="1245" w:type="dxa"/>
          </w:tcPr>
          <w:p w14:paraId="76DFB355" w14:textId="77777777" w:rsidR="00661E6C" w:rsidRPr="00D37832" w:rsidRDefault="00661E6C" w:rsidP="00A91670">
            <w:pPr>
              <w:pStyle w:val="TAL"/>
            </w:pPr>
          </w:p>
        </w:tc>
      </w:tr>
      <w:tr w:rsidR="00661E6C" w:rsidRPr="00D37832" w14:paraId="7D1E8B22" w14:textId="77777777" w:rsidTr="00A91670">
        <w:tblPrEx>
          <w:tblCellMar>
            <w:left w:w="108" w:type="dxa"/>
            <w:right w:w="108" w:type="dxa"/>
          </w:tblCellMar>
        </w:tblPrEx>
        <w:tc>
          <w:tcPr>
            <w:tcW w:w="4535" w:type="dxa"/>
            <w:gridSpan w:val="2"/>
            <w:tcBorders>
              <w:bottom w:val="single" w:sz="4" w:space="0" w:color="auto"/>
            </w:tcBorders>
          </w:tcPr>
          <w:p w14:paraId="4B489928" w14:textId="77777777" w:rsidR="00661E6C" w:rsidRPr="00D37832" w:rsidRDefault="00661E6C" w:rsidP="00A91670">
            <w:pPr>
              <w:pStyle w:val="TAL"/>
            </w:pPr>
            <w:r w:rsidRPr="00D37832">
              <w:t>PTI</w:t>
            </w:r>
          </w:p>
        </w:tc>
        <w:tc>
          <w:tcPr>
            <w:tcW w:w="2267" w:type="dxa"/>
          </w:tcPr>
          <w:p w14:paraId="3B287503" w14:textId="77777777" w:rsidR="00661E6C" w:rsidRPr="00D37832" w:rsidRDefault="00661E6C" w:rsidP="00A91670">
            <w:pPr>
              <w:pStyle w:val="TAL"/>
            </w:pPr>
            <w:r w:rsidRPr="00D37832">
              <w:t>'0000 0000'B</w:t>
            </w:r>
          </w:p>
        </w:tc>
        <w:tc>
          <w:tcPr>
            <w:tcW w:w="1700" w:type="dxa"/>
          </w:tcPr>
          <w:p w14:paraId="1A1DD9FF" w14:textId="77777777" w:rsidR="00661E6C" w:rsidRPr="00D37832" w:rsidRDefault="00661E6C" w:rsidP="00A91670">
            <w:pPr>
              <w:pStyle w:val="TAL"/>
            </w:pPr>
            <w:r w:rsidRPr="00D37832">
              <w:t>No procedure transaction identity assigned</w:t>
            </w:r>
          </w:p>
        </w:tc>
        <w:tc>
          <w:tcPr>
            <w:tcW w:w="1245" w:type="dxa"/>
          </w:tcPr>
          <w:p w14:paraId="0640C051" w14:textId="77777777" w:rsidR="00661E6C" w:rsidRPr="00D37832" w:rsidRDefault="00661E6C" w:rsidP="00A91670">
            <w:pPr>
              <w:pStyle w:val="TAL"/>
            </w:pPr>
          </w:p>
        </w:tc>
      </w:tr>
      <w:tr w:rsidR="00661E6C" w:rsidRPr="00D37832" w14:paraId="7E1694C0" w14:textId="77777777" w:rsidTr="00A91670">
        <w:tblPrEx>
          <w:tblCellMar>
            <w:left w:w="108" w:type="dxa"/>
            <w:right w:w="108" w:type="dxa"/>
          </w:tblCellMar>
        </w:tblPrEx>
        <w:tc>
          <w:tcPr>
            <w:tcW w:w="4535" w:type="dxa"/>
            <w:gridSpan w:val="2"/>
          </w:tcPr>
          <w:p w14:paraId="17CCA1E6" w14:textId="77777777" w:rsidR="00661E6C" w:rsidRPr="00D37832" w:rsidRDefault="00661E6C" w:rsidP="00A91670">
            <w:pPr>
              <w:pStyle w:val="TAL"/>
            </w:pPr>
            <w:r w:rsidRPr="00D37832">
              <w:t>PDU SESSION RELEASE COMMAND message identity</w:t>
            </w:r>
          </w:p>
        </w:tc>
        <w:tc>
          <w:tcPr>
            <w:tcW w:w="2267" w:type="dxa"/>
          </w:tcPr>
          <w:p w14:paraId="206BA27D" w14:textId="77777777" w:rsidR="00661E6C" w:rsidRPr="00D37832" w:rsidRDefault="00661E6C" w:rsidP="00A91670">
            <w:pPr>
              <w:pStyle w:val="TAL"/>
            </w:pPr>
            <w:r w:rsidRPr="00D37832">
              <w:t>‘1101 0011’B</w:t>
            </w:r>
          </w:p>
        </w:tc>
        <w:tc>
          <w:tcPr>
            <w:tcW w:w="1700" w:type="dxa"/>
          </w:tcPr>
          <w:p w14:paraId="5C455626" w14:textId="77777777" w:rsidR="00661E6C" w:rsidRPr="00D37832" w:rsidRDefault="00661E6C" w:rsidP="00A91670">
            <w:pPr>
              <w:pStyle w:val="TAL"/>
            </w:pPr>
          </w:p>
        </w:tc>
        <w:tc>
          <w:tcPr>
            <w:tcW w:w="1245" w:type="dxa"/>
          </w:tcPr>
          <w:p w14:paraId="6B06C73E" w14:textId="77777777" w:rsidR="00661E6C" w:rsidRPr="00D37832" w:rsidRDefault="00661E6C" w:rsidP="00A91670">
            <w:pPr>
              <w:pStyle w:val="TAL"/>
            </w:pPr>
          </w:p>
        </w:tc>
      </w:tr>
      <w:tr w:rsidR="00661E6C" w:rsidRPr="00D37832" w14:paraId="1001C35C" w14:textId="77777777" w:rsidTr="00A91670">
        <w:tblPrEx>
          <w:tblCellMar>
            <w:left w:w="108" w:type="dxa"/>
            <w:right w:w="108" w:type="dxa"/>
          </w:tblCellMar>
        </w:tblPrEx>
        <w:tc>
          <w:tcPr>
            <w:tcW w:w="4535" w:type="dxa"/>
            <w:gridSpan w:val="2"/>
          </w:tcPr>
          <w:p w14:paraId="43557413" w14:textId="77777777" w:rsidR="00661E6C" w:rsidRPr="00D37832" w:rsidRDefault="00661E6C" w:rsidP="00A91670">
            <w:pPr>
              <w:pStyle w:val="TAL"/>
            </w:pPr>
            <w:r w:rsidRPr="00D37832">
              <w:t>5GSM cause</w:t>
            </w:r>
          </w:p>
        </w:tc>
        <w:tc>
          <w:tcPr>
            <w:tcW w:w="2267" w:type="dxa"/>
          </w:tcPr>
          <w:p w14:paraId="4052CD27" w14:textId="77777777" w:rsidR="00661E6C" w:rsidRPr="00D37832" w:rsidRDefault="00661E6C" w:rsidP="00A91670">
            <w:pPr>
              <w:pStyle w:val="TAL"/>
            </w:pPr>
            <w:r w:rsidRPr="00D37832">
              <w:t>‘0001 1010’B</w:t>
            </w:r>
          </w:p>
        </w:tc>
        <w:tc>
          <w:tcPr>
            <w:tcW w:w="1700" w:type="dxa"/>
          </w:tcPr>
          <w:p w14:paraId="43951940" w14:textId="77777777" w:rsidR="00661E6C" w:rsidRPr="00D37832" w:rsidRDefault="00661E6C" w:rsidP="00A91670">
            <w:pPr>
              <w:pStyle w:val="TAL"/>
            </w:pPr>
            <w:r w:rsidRPr="00D37832">
              <w:t>Insufficient resources</w:t>
            </w:r>
          </w:p>
        </w:tc>
        <w:tc>
          <w:tcPr>
            <w:tcW w:w="1245" w:type="dxa"/>
          </w:tcPr>
          <w:p w14:paraId="49F67C0C" w14:textId="77777777" w:rsidR="00661E6C" w:rsidRPr="00D37832" w:rsidRDefault="00661E6C" w:rsidP="00A91670">
            <w:pPr>
              <w:pStyle w:val="TAL"/>
            </w:pPr>
          </w:p>
        </w:tc>
      </w:tr>
      <w:tr w:rsidR="00661E6C" w:rsidRPr="00D37832" w14:paraId="42EF3BCB" w14:textId="77777777" w:rsidTr="00A91670">
        <w:tblPrEx>
          <w:tblCellMar>
            <w:left w:w="108" w:type="dxa"/>
            <w:right w:w="108" w:type="dxa"/>
          </w:tblCellMar>
        </w:tblPrEx>
        <w:tc>
          <w:tcPr>
            <w:tcW w:w="4535" w:type="dxa"/>
            <w:gridSpan w:val="2"/>
          </w:tcPr>
          <w:p w14:paraId="2EB06296" w14:textId="77777777" w:rsidR="00661E6C" w:rsidRPr="00D37832" w:rsidRDefault="00661E6C" w:rsidP="00A91670">
            <w:pPr>
              <w:pStyle w:val="TAL"/>
            </w:pPr>
            <w:r w:rsidRPr="00D37832">
              <w:t>Back-off timer value</w:t>
            </w:r>
          </w:p>
        </w:tc>
        <w:tc>
          <w:tcPr>
            <w:tcW w:w="2267" w:type="dxa"/>
          </w:tcPr>
          <w:p w14:paraId="3FC2D6E1" w14:textId="77777777" w:rsidR="00661E6C" w:rsidRPr="00D37832" w:rsidRDefault="00661E6C" w:rsidP="00A91670">
            <w:pPr>
              <w:pStyle w:val="TAL"/>
            </w:pPr>
            <w:r w:rsidRPr="00D37832">
              <w:t>Not Present</w:t>
            </w:r>
          </w:p>
        </w:tc>
        <w:tc>
          <w:tcPr>
            <w:tcW w:w="1700" w:type="dxa"/>
          </w:tcPr>
          <w:p w14:paraId="30BA4D08" w14:textId="77777777" w:rsidR="00661E6C" w:rsidRPr="00D37832" w:rsidRDefault="00661E6C" w:rsidP="00A91670">
            <w:pPr>
              <w:pStyle w:val="TAL"/>
            </w:pPr>
          </w:p>
        </w:tc>
        <w:tc>
          <w:tcPr>
            <w:tcW w:w="1245" w:type="dxa"/>
          </w:tcPr>
          <w:p w14:paraId="7629F6D5" w14:textId="77777777" w:rsidR="00661E6C" w:rsidRPr="00D37832" w:rsidRDefault="00661E6C" w:rsidP="00A91670">
            <w:pPr>
              <w:pStyle w:val="TAL"/>
            </w:pPr>
          </w:p>
        </w:tc>
      </w:tr>
      <w:tr w:rsidR="00661E6C" w:rsidRPr="00D37832" w14:paraId="40E01450" w14:textId="77777777" w:rsidTr="00A91670">
        <w:tblPrEx>
          <w:tblCellMar>
            <w:left w:w="108" w:type="dxa"/>
            <w:right w:w="108" w:type="dxa"/>
          </w:tblCellMar>
        </w:tblPrEx>
        <w:tc>
          <w:tcPr>
            <w:tcW w:w="4535" w:type="dxa"/>
            <w:gridSpan w:val="2"/>
          </w:tcPr>
          <w:p w14:paraId="6ED5C2AB" w14:textId="77777777" w:rsidR="00661E6C" w:rsidRPr="00D37832" w:rsidRDefault="00661E6C" w:rsidP="00A91670">
            <w:pPr>
              <w:pStyle w:val="TAL"/>
            </w:pPr>
            <w:r w:rsidRPr="00D37832">
              <w:t>EAP message</w:t>
            </w:r>
          </w:p>
        </w:tc>
        <w:tc>
          <w:tcPr>
            <w:tcW w:w="2267" w:type="dxa"/>
          </w:tcPr>
          <w:p w14:paraId="199A17DA" w14:textId="77777777" w:rsidR="00661E6C" w:rsidRPr="00D37832" w:rsidRDefault="00661E6C" w:rsidP="00A91670">
            <w:pPr>
              <w:pStyle w:val="TAL"/>
            </w:pPr>
            <w:r w:rsidRPr="00D37832">
              <w:t>Not Present</w:t>
            </w:r>
          </w:p>
        </w:tc>
        <w:tc>
          <w:tcPr>
            <w:tcW w:w="1700" w:type="dxa"/>
          </w:tcPr>
          <w:p w14:paraId="4791D83E" w14:textId="77777777" w:rsidR="00661E6C" w:rsidRPr="00D37832" w:rsidRDefault="00661E6C" w:rsidP="00A91670">
            <w:pPr>
              <w:pStyle w:val="TAL"/>
            </w:pPr>
          </w:p>
        </w:tc>
        <w:tc>
          <w:tcPr>
            <w:tcW w:w="1245" w:type="dxa"/>
          </w:tcPr>
          <w:p w14:paraId="41219864" w14:textId="77777777" w:rsidR="00661E6C" w:rsidRPr="00D37832" w:rsidRDefault="00661E6C" w:rsidP="00A91670">
            <w:pPr>
              <w:pStyle w:val="TAL"/>
            </w:pPr>
          </w:p>
        </w:tc>
      </w:tr>
      <w:tr w:rsidR="00661E6C" w:rsidRPr="00D37832" w14:paraId="22755EE8" w14:textId="77777777" w:rsidTr="00A91670">
        <w:tblPrEx>
          <w:tblCellMar>
            <w:left w:w="108" w:type="dxa"/>
            <w:right w:w="108" w:type="dxa"/>
          </w:tblCellMar>
        </w:tblPrEx>
        <w:tc>
          <w:tcPr>
            <w:tcW w:w="4535" w:type="dxa"/>
            <w:gridSpan w:val="2"/>
          </w:tcPr>
          <w:p w14:paraId="6F780EB0" w14:textId="77777777" w:rsidR="00661E6C" w:rsidRPr="00D37832" w:rsidRDefault="00661E6C" w:rsidP="00A91670">
            <w:pPr>
              <w:keepNext/>
              <w:keepLines/>
              <w:spacing w:after="0"/>
              <w:rPr>
                <w:rFonts w:ascii="Arial" w:hAnsi="Arial"/>
                <w:sz w:val="18"/>
              </w:rPr>
            </w:pPr>
            <w:r w:rsidRPr="00D37832">
              <w:rPr>
                <w:rFonts w:ascii="Arial" w:hAnsi="Arial"/>
                <w:sz w:val="18"/>
              </w:rPr>
              <w:t>5GSM congestion re-attempt indicator</w:t>
            </w:r>
          </w:p>
        </w:tc>
        <w:tc>
          <w:tcPr>
            <w:tcW w:w="2267" w:type="dxa"/>
          </w:tcPr>
          <w:p w14:paraId="6BD856AB" w14:textId="77777777" w:rsidR="00661E6C" w:rsidRPr="00D37832" w:rsidRDefault="00661E6C" w:rsidP="00A91670">
            <w:pPr>
              <w:keepNext/>
              <w:keepLines/>
              <w:spacing w:after="0"/>
              <w:rPr>
                <w:rFonts w:ascii="Arial" w:hAnsi="Arial"/>
                <w:sz w:val="18"/>
              </w:rPr>
            </w:pPr>
            <w:r w:rsidRPr="00D37832">
              <w:rPr>
                <w:rFonts w:ascii="Arial" w:hAnsi="Arial"/>
                <w:sz w:val="18"/>
              </w:rPr>
              <w:t>Not Present</w:t>
            </w:r>
          </w:p>
        </w:tc>
        <w:tc>
          <w:tcPr>
            <w:tcW w:w="1700" w:type="dxa"/>
          </w:tcPr>
          <w:p w14:paraId="6581CB24" w14:textId="77777777" w:rsidR="00661E6C" w:rsidRPr="00D37832" w:rsidRDefault="00661E6C" w:rsidP="00A91670">
            <w:pPr>
              <w:keepNext/>
              <w:keepLines/>
              <w:spacing w:after="0"/>
              <w:rPr>
                <w:rFonts w:ascii="Arial" w:hAnsi="Arial"/>
                <w:sz w:val="18"/>
              </w:rPr>
            </w:pPr>
          </w:p>
        </w:tc>
        <w:tc>
          <w:tcPr>
            <w:tcW w:w="1245" w:type="dxa"/>
          </w:tcPr>
          <w:p w14:paraId="3F5B0902" w14:textId="77777777" w:rsidR="00661E6C" w:rsidRPr="00D37832" w:rsidRDefault="00661E6C" w:rsidP="00A91670">
            <w:pPr>
              <w:keepNext/>
              <w:keepLines/>
              <w:spacing w:after="0"/>
              <w:rPr>
                <w:rFonts w:ascii="Arial" w:hAnsi="Arial"/>
                <w:sz w:val="18"/>
              </w:rPr>
            </w:pPr>
          </w:p>
        </w:tc>
      </w:tr>
      <w:tr w:rsidR="00661E6C" w:rsidRPr="00D37832" w14:paraId="211ADB0F" w14:textId="77777777" w:rsidTr="00A91670">
        <w:tblPrEx>
          <w:tblCellMar>
            <w:left w:w="108" w:type="dxa"/>
            <w:right w:w="108" w:type="dxa"/>
          </w:tblCellMar>
        </w:tblPrEx>
        <w:tc>
          <w:tcPr>
            <w:tcW w:w="4535" w:type="dxa"/>
            <w:gridSpan w:val="2"/>
          </w:tcPr>
          <w:p w14:paraId="0BC6A135" w14:textId="77777777" w:rsidR="00661E6C" w:rsidRPr="00D37832" w:rsidRDefault="00661E6C" w:rsidP="00A91670">
            <w:pPr>
              <w:pStyle w:val="TAL"/>
            </w:pPr>
            <w:r w:rsidRPr="00D37832">
              <w:t>Extended protocol configuration options</w:t>
            </w:r>
          </w:p>
        </w:tc>
        <w:tc>
          <w:tcPr>
            <w:tcW w:w="2267" w:type="dxa"/>
          </w:tcPr>
          <w:p w14:paraId="5E232733" w14:textId="77777777" w:rsidR="00661E6C" w:rsidRPr="00D37832" w:rsidRDefault="00661E6C" w:rsidP="00A91670">
            <w:pPr>
              <w:pStyle w:val="TAL"/>
            </w:pPr>
            <w:r w:rsidRPr="00D37832">
              <w:t>Not Present</w:t>
            </w:r>
          </w:p>
        </w:tc>
        <w:tc>
          <w:tcPr>
            <w:tcW w:w="1700" w:type="dxa"/>
          </w:tcPr>
          <w:p w14:paraId="05A3AB2B" w14:textId="77777777" w:rsidR="00661E6C" w:rsidRPr="00D37832" w:rsidRDefault="00661E6C" w:rsidP="00A91670">
            <w:pPr>
              <w:pStyle w:val="TAL"/>
            </w:pPr>
          </w:p>
        </w:tc>
        <w:tc>
          <w:tcPr>
            <w:tcW w:w="1245" w:type="dxa"/>
          </w:tcPr>
          <w:p w14:paraId="72EA49B7" w14:textId="77777777" w:rsidR="00661E6C" w:rsidRPr="00D37832" w:rsidRDefault="00661E6C" w:rsidP="00A91670">
            <w:pPr>
              <w:pStyle w:val="TAL"/>
            </w:pPr>
          </w:p>
        </w:tc>
      </w:tr>
      <w:tr w:rsidR="00661E6C" w:rsidRPr="00D37832" w14:paraId="1EBA21CB"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527F61" w14:textId="77777777" w:rsidR="00661E6C" w:rsidRPr="00D37832" w:rsidRDefault="00661E6C" w:rsidP="00A91670">
            <w:pPr>
              <w:pStyle w:val="TAL"/>
            </w:pPr>
            <w:r w:rsidRPr="00D37832">
              <w:t>Access type</w:t>
            </w:r>
          </w:p>
        </w:tc>
        <w:tc>
          <w:tcPr>
            <w:tcW w:w="2267" w:type="dxa"/>
            <w:tcBorders>
              <w:top w:val="single" w:sz="4" w:space="0" w:color="auto"/>
              <w:left w:val="single" w:sz="4" w:space="0" w:color="auto"/>
              <w:bottom w:val="single" w:sz="4" w:space="0" w:color="auto"/>
              <w:right w:val="single" w:sz="4" w:space="0" w:color="auto"/>
            </w:tcBorders>
          </w:tcPr>
          <w:p w14:paraId="5DED772A" w14:textId="77777777" w:rsidR="00661E6C" w:rsidRPr="00D37832" w:rsidRDefault="00661E6C"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A0178AC" w14:textId="77777777" w:rsidR="00661E6C" w:rsidRPr="00D37832" w:rsidRDefault="00661E6C"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257F4656" w14:textId="77777777" w:rsidR="00661E6C" w:rsidRPr="00D37832" w:rsidRDefault="00661E6C" w:rsidP="00A91670">
            <w:pPr>
              <w:pStyle w:val="TAL"/>
            </w:pPr>
          </w:p>
        </w:tc>
      </w:tr>
      <w:tr w:rsidR="00661E6C" w:rsidRPr="00D37832" w14:paraId="1316DB0D" w14:textId="77777777" w:rsidTr="00A916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AF2656" w14:textId="77777777" w:rsidR="00661E6C" w:rsidRPr="00D37832" w:rsidRDefault="00661E6C" w:rsidP="00A91670">
            <w:pPr>
              <w:pStyle w:val="TAL"/>
            </w:pPr>
            <w:r w:rsidRPr="00D37832">
              <w:t>Service-level-AA container</w:t>
            </w:r>
          </w:p>
        </w:tc>
        <w:tc>
          <w:tcPr>
            <w:tcW w:w="2267" w:type="dxa"/>
            <w:tcBorders>
              <w:top w:val="single" w:sz="4" w:space="0" w:color="auto"/>
              <w:left w:val="single" w:sz="4" w:space="0" w:color="auto"/>
              <w:bottom w:val="single" w:sz="4" w:space="0" w:color="auto"/>
              <w:right w:val="single" w:sz="4" w:space="0" w:color="auto"/>
            </w:tcBorders>
          </w:tcPr>
          <w:p w14:paraId="0B5E96EC" w14:textId="77777777" w:rsidR="00661E6C" w:rsidRPr="00D37832" w:rsidRDefault="00661E6C"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6D0A1DE" w14:textId="77777777" w:rsidR="00661E6C" w:rsidRPr="00D37832" w:rsidRDefault="00661E6C"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4CDE9C16" w14:textId="77777777" w:rsidR="00661E6C" w:rsidRPr="00D37832" w:rsidRDefault="00661E6C" w:rsidP="00A91670">
            <w:pPr>
              <w:pStyle w:val="TAL"/>
            </w:pPr>
          </w:p>
        </w:tc>
      </w:tr>
      <w:tr w:rsidR="00661E6C" w:rsidRPr="00D37832" w14:paraId="747C32C7" w14:textId="77777777" w:rsidTr="00A91670">
        <w:tblPrEx>
          <w:tblCellMar>
            <w:left w:w="108" w:type="dxa"/>
            <w:right w:w="108" w:type="dxa"/>
          </w:tblCellMar>
        </w:tblPrEx>
        <w:trPr>
          <w:gridAfter w:val="1"/>
          <w:wAfter w:w="1245" w:type="dxa"/>
          <w:ins w:id="41" w:author="Ericsson User" w:date="2024-02-16T13:25:00Z"/>
        </w:trPr>
        <w:tc>
          <w:tcPr>
            <w:tcW w:w="4535" w:type="dxa"/>
            <w:tcBorders>
              <w:top w:val="single" w:sz="4" w:space="0" w:color="auto"/>
              <w:left w:val="single" w:sz="4" w:space="0" w:color="auto"/>
              <w:bottom w:val="single" w:sz="4" w:space="0" w:color="auto"/>
              <w:right w:val="single" w:sz="4" w:space="0" w:color="auto"/>
            </w:tcBorders>
          </w:tcPr>
          <w:p w14:paraId="022B2D35" w14:textId="662DFD23" w:rsidR="00661E6C" w:rsidRPr="00D37832" w:rsidRDefault="00495FC5" w:rsidP="00661E6C">
            <w:pPr>
              <w:pStyle w:val="TAL"/>
              <w:rPr>
                <w:ins w:id="42" w:author="Ericsson User" w:date="2024-02-16T13:25:00Z"/>
              </w:rPr>
            </w:pPr>
            <w:ins w:id="43" w:author="Ericsson User" w:date="2024-02-16T13:25:00Z">
              <w:r>
                <w:rPr>
                  <w:rFonts w:cs="Arial" w:hint="eastAsia"/>
                  <w:lang w:eastAsia="ko-KR"/>
                </w:rPr>
                <w:t>Alternative S-NSSAI</w:t>
              </w:r>
            </w:ins>
          </w:p>
        </w:tc>
        <w:tc>
          <w:tcPr>
            <w:tcW w:w="2267" w:type="dxa"/>
            <w:tcBorders>
              <w:top w:val="single" w:sz="4" w:space="0" w:color="auto"/>
              <w:left w:val="single" w:sz="4" w:space="0" w:color="auto"/>
              <w:bottom w:val="single" w:sz="4" w:space="0" w:color="auto"/>
              <w:right w:val="single" w:sz="4" w:space="0" w:color="auto"/>
            </w:tcBorders>
          </w:tcPr>
          <w:p w14:paraId="4D71FE8E" w14:textId="5AC83082" w:rsidR="00661E6C" w:rsidRPr="00D37832" w:rsidRDefault="00661E6C" w:rsidP="00661E6C">
            <w:pPr>
              <w:pStyle w:val="TAL"/>
              <w:rPr>
                <w:ins w:id="44" w:author="Ericsson User" w:date="2024-02-16T13:25:00Z"/>
              </w:rPr>
            </w:pPr>
            <w:ins w:id="45" w:author="Ericsson User" w:date="2024-02-16T13:25: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14:paraId="293F5F30" w14:textId="77777777" w:rsidR="00661E6C" w:rsidRPr="00D37832" w:rsidRDefault="00661E6C" w:rsidP="00661E6C">
            <w:pPr>
              <w:pStyle w:val="TAL"/>
              <w:rPr>
                <w:ins w:id="46" w:author="Ericsson User" w:date="2024-02-16T13:25:00Z"/>
              </w:rPr>
            </w:pPr>
          </w:p>
        </w:tc>
        <w:tc>
          <w:tcPr>
            <w:tcW w:w="1245" w:type="dxa"/>
            <w:tcBorders>
              <w:top w:val="single" w:sz="4" w:space="0" w:color="auto"/>
              <w:left w:val="single" w:sz="4" w:space="0" w:color="auto"/>
              <w:bottom w:val="single" w:sz="4" w:space="0" w:color="auto"/>
              <w:right w:val="single" w:sz="4" w:space="0" w:color="auto"/>
            </w:tcBorders>
          </w:tcPr>
          <w:p w14:paraId="7F33777F" w14:textId="77777777" w:rsidR="00661E6C" w:rsidRPr="00D37832" w:rsidRDefault="00661E6C" w:rsidP="00661E6C">
            <w:pPr>
              <w:pStyle w:val="TAL"/>
              <w:rPr>
                <w:ins w:id="47" w:author="Ericsson User" w:date="2024-02-16T13:25:00Z"/>
              </w:rPr>
            </w:pPr>
          </w:p>
        </w:tc>
      </w:tr>
    </w:tbl>
    <w:p w14:paraId="6EDE3A24" w14:textId="77777777" w:rsidR="00661E6C" w:rsidRPr="00D37832" w:rsidRDefault="00661E6C" w:rsidP="00661E6C"/>
    <w:p w14:paraId="25335A2E" w14:textId="77777777" w:rsidR="00C74AB6" w:rsidRPr="008C3AE4" w:rsidRDefault="00C74AB6" w:rsidP="00C74AB6">
      <w:pPr>
        <w:pStyle w:val="Heading5"/>
        <w:rPr>
          <w:b/>
          <w:color w:val="FF0000"/>
          <w:sz w:val="36"/>
          <w:szCs w:val="32"/>
        </w:rPr>
      </w:pPr>
      <w:r w:rsidRPr="008C3AE4">
        <w:rPr>
          <w:b/>
          <w:color w:val="FF0000"/>
          <w:sz w:val="36"/>
          <w:szCs w:val="32"/>
        </w:rPr>
        <w:t>&lt;&lt;&lt;&lt; TEXT SKIPPED &gt;&gt;&gt;&gt;</w:t>
      </w:r>
    </w:p>
    <w:p w14:paraId="30D89589" w14:textId="77777777" w:rsidR="00130FC8" w:rsidRPr="00130FC8" w:rsidRDefault="00130FC8" w:rsidP="00130FC8"/>
    <w:p w14:paraId="7784E368" w14:textId="77777777" w:rsidR="008C3AE4" w:rsidRPr="008C3AE4" w:rsidRDefault="008C3AE4" w:rsidP="008C3AE4"/>
    <w:sectPr w:rsidR="008C3AE4" w:rsidRPr="008C3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B7D03" w14:textId="77777777" w:rsidR="00046294" w:rsidRDefault="00046294">
      <w:r>
        <w:separator/>
      </w:r>
    </w:p>
  </w:endnote>
  <w:endnote w:type="continuationSeparator" w:id="0">
    <w:p w14:paraId="17AFDEC3" w14:textId="77777777" w:rsidR="00046294" w:rsidRDefault="0004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8E61" w14:textId="77777777" w:rsidR="00046294" w:rsidRDefault="00046294">
      <w:r>
        <w:separator/>
      </w:r>
    </w:p>
  </w:footnote>
  <w:footnote w:type="continuationSeparator" w:id="0">
    <w:p w14:paraId="708340A6" w14:textId="77777777" w:rsidR="00046294" w:rsidRDefault="0004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0"/>
  </w:num>
  <w:num w:numId="4" w16cid:durableId="1219630426">
    <w:abstractNumId w:val="14"/>
  </w:num>
  <w:num w:numId="5" w16cid:durableId="319386793">
    <w:abstractNumId w:val="8"/>
  </w:num>
  <w:num w:numId="6" w16cid:durableId="706563202">
    <w:abstractNumId w:val="28"/>
  </w:num>
  <w:num w:numId="7" w16cid:durableId="54552780">
    <w:abstractNumId w:val="34"/>
  </w:num>
  <w:num w:numId="8" w16cid:durableId="744764947">
    <w:abstractNumId w:val="4"/>
  </w:num>
  <w:num w:numId="9" w16cid:durableId="1911503228">
    <w:abstractNumId w:val="32"/>
  </w:num>
  <w:num w:numId="10" w16cid:durableId="1454900893">
    <w:abstractNumId w:val="18"/>
  </w:num>
  <w:num w:numId="11" w16cid:durableId="884607626">
    <w:abstractNumId w:val="23"/>
  </w:num>
  <w:num w:numId="12" w16cid:durableId="396511252">
    <w:abstractNumId w:val="27"/>
  </w:num>
  <w:num w:numId="13" w16cid:durableId="1679890575">
    <w:abstractNumId w:val="7"/>
  </w:num>
  <w:num w:numId="14" w16cid:durableId="1548223252">
    <w:abstractNumId w:val="21"/>
  </w:num>
  <w:num w:numId="15" w16cid:durableId="1015691526">
    <w:abstractNumId w:val="20"/>
  </w:num>
  <w:num w:numId="16" w16cid:durableId="1122766580">
    <w:abstractNumId w:val="26"/>
  </w:num>
  <w:num w:numId="17" w16cid:durableId="2019303859">
    <w:abstractNumId w:val="3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9"/>
  </w:num>
  <w:num w:numId="20" w16cid:durableId="1619295022">
    <w:abstractNumId w:val="9"/>
  </w:num>
  <w:num w:numId="21" w16cid:durableId="316963395">
    <w:abstractNumId w:val="35"/>
  </w:num>
  <w:num w:numId="22" w16cid:durableId="870995161">
    <w:abstractNumId w:val="15"/>
  </w:num>
  <w:num w:numId="23" w16cid:durableId="835536356">
    <w:abstractNumId w:val="17"/>
  </w:num>
  <w:num w:numId="24" w16cid:durableId="1110734511">
    <w:abstractNumId w:val="12"/>
  </w:num>
  <w:num w:numId="25" w16cid:durableId="175969809">
    <w:abstractNumId w:val="25"/>
  </w:num>
  <w:num w:numId="26" w16cid:durableId="118649637">
    <w:abstractNumId w:val="0"/>
  </w:num>
  <w:num w:numId="27" w16cid:durableId="1556551634">
    <w:abstractNumId w:val="11"/>
  </w:num>
  <w:num w:numId="28" w16cid:durableId="1916013094">
    <w:abstractNumId w:val="6"/>
  </w:num>
  <w:num w:numId="29" w16cid:durableId="689575446">
    <w:abstractNumId w:val="22"/>
  </w:num>
  <w:num w:numId="30" w16cid:durableId="683357769">
    <w:abstractNumId w:val="19"/>
  </w:num>
  <w:num w:numId="31" w16cid:durableId="1814828773">
    <w:abstractNumId w:val="16"/>
  </w:num>
  <w:num w:numId="32" w16cid:durableId="198670181">
    <w:abstractNumId w:val="5"/>
  </w:num>
  <w:num w:numId="33" w16cid:durableId="1385375240">
    <w:abstractNumId w:val="31"/>
  </w:num>
  <w:num w:numId="34" w16cid:durableId="1043136617">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948437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27FF3"/>
    <w:rsid w:val="00034972"/>
    <w:rsid w:val="00035952"/>
    <w:rsid w:val="00037D5D"/>
    <w:rsid w:val="00042863"/>
    <w:rsid w:val="00046294"/>
    <w:rsid w:val="000477F2"/>
    <w:rsid w:val="0006311C"/>
    <w:rsid w:val="0007408F"/>
    <w:rsid w:val="000947C3"/>
    <w:rsid w:val="00095A84"/>
    <w:rsid w:val="000A6394"/>
    <w:rsid w:val="000B3EB6"/>
    <w:rsid w:val="000B76E2"/>
    <w:rsid w:val="000B7FED"/>
    <w:rsid w:val="000C038A"/>
    <w:rsid w:val="000C4627"/>
    <w:rsid w:val="000C4847"/>
    <w:rsid w:val="000C4BB0"/>
    <w:rsid w:val="000C6598"/>
    <w:rsid w:val="000D44B3"/>
    <w:rsid w:val="000D4FE6"/>
    <w:rsid w:val="000D789C"/>
    <w:rsid w:val="000E49CC"/>
    <w:rsid w:val="00100648"/>
    <w:rsid w:val="00126A09"/>
    <w:rsid w:val="00130FC8"/>
    <w:rsid w:val="00133443"/>
    <w:rsid w:val="00133924"/>
    <w:rsid w:val="001442A1"/>
    <w:rsid w:val="001445D1"/>
    <w:rsid w:val="00145D43"/>
    <w:rsid w:val="0014664C"/>
    <w:rsid w:val="00160E44"/>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2750"/>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3A35"/>
    <w:rsid w:val="002F473A"/>
    <w:rsid w:val="003016C4"/>
    <w:rsid w:val="003021BF"/>
    <w:rsid w:val="00303659"/>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D0200"/>
    <w:rsid w:val="003E1A36"/>
    <w:rsid w:val="003E2921"/>
    <w:rsid w:val="00410371"/>
    <w:rsid w:val="0041194B"/>
    <w:rsid w:val="004242F1"/>
    <w:rsid w:val="00426440"/>
    <w:rsid w:val="00435FAC"/>
    <w:rsid w:val="00441B2A"/>
    <w:rsid w:val="00450111"/>
    <w:rsid w:val="00450887"/>
    <w:rsid w:val="00450B31"/>
    <w:rsid w:val="00457335"/>
    <w:rsid w:val="00457E33"/>
    <w:rsid w:val="0047116D"/>
    <w:rsid w:val="004811D8"/>
    <w:rsid w:val="00491876"/>
    <w:rsid w:val="00492136"/>
    <w:rsid w:val="00495FC5"/>
    <w:rsid w:val="004A18C2"/>
    <w:rsid w:val="004A4C02"/>
    <w:rsid w:val="004B75B7"/>
    <w:rsid w:val="004E6687"/>
    <w:rsid w:val="005005F8"/>
    <w:rsid w:val="00510391"/>
    <w:rsid w:val="00513251"/>
    <w:rsid w:val="005141D9"/>
    <w:rsid w:val="0051580D"/>
    <w:rsid w:val="00527CA7"/>
    <w:rsid w:val="00530E5E"/>
    <w:rsid w:val="00535059"/>
    <w:rsid w:val="005416EB"/>
    <w:rsid w:val="00541983"/>
    <w:rsid w:val="00547111"/>
    <w:rsid w:val="00555339"/>
    <w:rsid w:val="00564DB2"/>
    <w:rsid w:val="00566FEC"/>
    <w:rsid w:val="005769E1"/>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15607"/>
    <w:rsid w:val="00621188"/>
    <w:rsid w:val="006216CA"/>
    <w:rsid w:val="00621796"/>
    <w:rsid w:val="00623327"/>
    <w:rsid w:val="006255D7"/>
    <w:rsid w:val="006257ED"/>
    <w:rsid w:val="0062661A"/>
    <w:rsid w:val="00626ABD"/>
    <w:rsid w:val="00632734"/>
    <w:rsid w:val="0063363D"/>
    <w:rsid w:val="00640AB5"/>
    <w:rsid w:val="00640C69"/>
    <w:rsid w:val="00653DE4"/>
    <w:rsid w:val="00661E6C"/>
    <w:rsid w:val="00665C47"/>
    <w:rsid w:val="0066794B"/>
    <w:rsid w:val="00675A19"/>
    <w:rsid w:val="00676BB5"/>
    <w:rsid w:val="00685920"/>
    <w:rsid w:val="00695808"/>
    <w:rsid w:val="006A4DE7"/>
    <w:rsid w:val="006A7C5A"/>
    <w:rsid w:val="006B3A46"/>
    <w:rsid w:val="006B46FB"/>
    <w:rsid w:val="006C6073"/>
    <w:rsid w:val="006D1C0B"/>
    <w:rsid w:val="006D2212"/>
    <w:rsid w:val="006E21FB"/>
    <w:rsid w:val="006E6A99"/>
    <w:rsid w:val="006E7290"/>
    <w:rsid w:val="006F0FD8"/>
    <w:rsid w:val="00737AC1"/>
    <w:rsid w:val="0074433F"/>
    <w:rsid w:val="00745434"/>
    <w:rsid w:val="00751BD7"/>
    <w:rsid w:val="00753E2C"/>
    <w:rsid w:val="00767E0E"/>
    <w:rsid w:val="007779A9"/>
    <w:rsid w:val="00790210"/>
    <w:rsid w:val="00792342"/>
    <w:rsid w:val="00795A7F"/>
    <w:rsid w:val="007977A8"/>
    <w:rsid w:val="007A00F5"/>
    <w:rsid w:val="007A5DDC"/>
    <w:rsid w:val="007A6FFD"/>
    <w:rsid w:val="007B2D53"/>
    <w:rsid w:val="007B512A"/>
    <w:rsid w:val="007B7289"/>
    <w:rsid w:val="007C2097"/>
    <w:rsid w:val="007D6A07"/>
    <w:rsid w:val="007E18F3"/>
    <w:rsid w:val="007F7259"/>
    <w:rsid w:val="008003DB"/>
    <w:rsid w:val="00801C30"/>
    <w:rsid w:val="008040A8"/>
    <w:rsid w:val="00810643"/>
    <w:rsid w:val="00812F15"/>
    <w:rsid w:val="008200F6"/>
    <w:rsid w:val="008251B0"/>
    <w:rsid w:val="008279FA"/>
    <w:rsid w:val="00833514"/>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27D9"/>
    <w:rsid w:val="008C3AE4"/>
    <w:rsid w:val="008C6B38"/>
    <w:rsid w:val="008D3CCC"/>
    <w:rsid w:val="008D63E3"/>
    <w:rsid w:val="008E1A37"/>
    <w:rsid w:val="008E42B9"/>
    <w:rsid w:val="008F3789"/>
    <w:rsid w:val="008F686C"/>
    <w:rsid w:val="008F6B8F"/>
    <w:rsid w:val="0090046F"/>
    <w:rsid w:val="00900BF6"/>
    <w:rsid w:val="00904D43"/>
    <w:rsid w:val="009148DE"/>
    <w:rsid w:val="00915B25"/>
    <w:rsid w:val="00922846"/>
    <w:rsid w:val="00926A8A"/>
    <w:rsid w:val="009301EE"/>
    <w:rsid w:val="00930B60"/>
    <w:rsid w:val="00934EF5"/>
    <w:rsid w:val="00937036"/>
    <w:rsid w:val="00941E30"/>
    <w:rsid w:val="0095634A"/>
    <w:rsid w:val="0095670B"/>
    <w:rsid w:val="009601E3"/>
    <w:rsid w:val="00961292"/>
    <w:rsid w:val="00962AD5"/>
    <w:rsid w:val="009754D6"/>
    <w:rsid w:val="009777D9"/>
    <w:rsid w:val="00991B88"/>
    <w:rsid w:val="009A5456"/>
    <w:rsid w:val="009A5753"/>
    <w:rsid w:val="009A579D"/>
    <w:rsid w:val="009B23FF"/>
    <w:rsid w:val="009B2970"/>
    <w:rsid w:val="009B3018"/>
    <w:rsid w:val="009C11A1"/>
    <w:rsid w:val="009C2758"/>
    <w:rsid w:val="009E0E3C"/>
    <w:rsid w:val="009E286C"/>
    <w:rsid w:val="009E3297"/>
    <w:rsid w:val="009E42D4"/>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53021"/>
    <w:rsid w:val="00A7671C"/>
    <w:rsid w:val="00A908BD"/>
    <w:rsid w:val="00AA2CBC"/>
    <w:rsid w:val="00AB1D0A"/>
    <w:rsid w:val="00AB7227"/>
    <w:rsid w:val="00AC2AB7"/>
    <w:rsid w:val="00AC2D1E"/>
    <w:rsid w:val="00AC31D8"/>
    <w:rsid w:val="00AC5820"/>
    <w:rsid w:val="00AC7F40"/>
    <w:rsid w:val="00AD1CD8"/>
    <w:rsid w:val="00AD58A9"/>
    <w:rsid w:val="00AD7125"/>
    <w:rsid w:val="00AE7B9B"/>
    <w:rsid w:val="00B00FE4"/>
    <w:rsid w:val="00B11B0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BF717A"/>
    <w:rsid w:val="00C03A63"/>
    <w:rsid w:val="00C07622"/>
    <w:rsid w:val="00C26880"/>
    <w:rsid w:val="00C3098C"/>
    <w:rsid w:val="00C44788"/>
    <w:rsid w:val="00C44B9F"/>
    <w:rsid w:val="00C52A39"/>
    <w:rsid w:val="00C557C3"/>
    <w:rsid w:val="00C66BA2"/>
    <w:rsid w:val="00C67BDE"/>
    <w:rsid w:val="00C74AB6"/>
    <w:rsid w:val="00C870F6"/>
    <w:rsid w:val="00C9556B"/>
    <w:rsid w:val="00C95985"/>
    <w:rsid w:val="00CA7122"/>
    <w:rsid w:val="00CC0D66"/>
    <w:rsid w:val="00CC5026"/>
    <w:rsid w:val="00CC564E"/>
    <w:rsid w:val="00CC68D0"/>
    <w:rsid w:val="00CD215E"/>
    <w:rsid w:val="00CE7C32"/>
    <w:rsid w:val="00CF0D0C"/>
    <w:rsid w:val="00D0316F"/>
    <w:rsid w:val="00D0343C"/>
    <w:rsid w:val="00D03F9A"/>
    <w:rsid w:val="00D06D51"/>
    <w:rsid w:val="00D24991"/>
    <w:rsid w:val="00D255DD"/>
    <w:rsid w:val="00D25F32"/>
    <w:rsid w:val="00D50255"/>
    <w:rsid w:val="00D62996"/>
    <w:rsid w:val="00D66520"/>
    <w:rsid w:val="00D7138D"/>
    <w:rsid w:val="00D744EC"/>
    <w:rsid w:val="00D74FA1"/>
    <w:rsid w:val="00D84AE9"/>
    <w:rsid w:val="00D84CE8"/>
    <w:rsid w:val="00DA51F2"/>
    <w:rsid w:val="00DB3F37"/>
    <w:rsid w:val="00DC4F7C"/>
    <w:rsid w:val="00DD05CB"/>
    <w:rsid w:val="00DE32C5"/>
    <w:rsid w:val="00DE34CF"/>
    <w:rsid w:val="00E03D96"/>
    <w:rsid w:val="00E12026"/>
    <w:rsid w:val="00E13F3D"/>
    <w:rsid w:val="00E164C2"/>
    <w:rsid w:val="00E244E6"/>
    <w:rsid w:val="00E2537F"/>
    <w:rsid w:val="00E309FE"/>
    <w:rsid w:val="00E34898"/>
    <w:rsid w:val="00E81A5B"/>
    <w:rsid w:val="00E90046"/>
    <w:rsid w:val="00EB09B7"/>
    <w:rsid w:val="00EB6E64"/>
    <w:rsid w:val="00EC11E3"/>
    <w:rsid w:val="00ED0EEE"/>
    <w:rsid w:val="00EE7D7C"/>
    <w:rsid w:val="00EF3AD8"/>
    <w:rsid w:val="00EF7854"/>
    <w:rsid w:val="00F1237B"/>
    <w:rsid w:val="00F25D98"/>
    <w:rsid w:val="00F300FB"/>
    <w:rsid w:val="00F54654"/>
    <w:rsid w:val="00F57CDA"/>
    <w:rsid w:val="00F60111"/>
    <w:rsid w:val="00F64293"/>
    <w:rsid w:val="00F64DFE"/>
    <w:rsid w:val="00F654B3"/>
    <w:rsid w:val="00F73909"/>
    <w:rsid w:val="00F7738D"/>
    <w:rsid w:val="00F77D4D"/>
    <w:rsid w:val="00FA213C"/>
    <w:rsid w:val="00FA6F28"/>
    <w:rsid w:val="00FA798F"/>
    <w:rsid w:val="00FB168D"/>
    <w:rsid w:val="00FB1745"/>
    <w:rsid w:val="00FB248E"/>
    <w:rsid w:val="00FB6386"/>
    <w:rsid w:val="00FC57E9"/>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06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7667</TotalTime>
  <Pages>12</Pages>
  <Words>2184</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296</cp:revision>
  <cp:lastPrinted>1899-12-31T23:00:00Z</cp:lastPrinted>
  <dcterms:created xsi:type="dcterms:W3CDTF">2020-02-03T08:32:00Z</dcterms:created>
  <dcterms:modified xsi:type="dcterms:W3CDTF">2024-02-16T16:29:00Z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